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Pr="003B13F6" w:rsidRDefault="00194448">
            <w:pPr>
              <w:snapToGrid w:val="0"/>
              <w:rPr>
                <w:lang w:val="en-US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4682"/>
        <w:gridCol w:w="298"/>
        <w:gridCol w:w="428"/>
        <w:gridCol w:w="428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828"/>
      </w:tblGrid>
      <w:tr w:rsidR="00194448">
        <w:trPr>
          <w:cantSplit/>
          <w:trHeight w:val="230"/>
        </w:trPr>
        <w:tc>
          <w:tcPr>
            <w:tcW w:w="50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46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6148" w:type="dxa"/>
            <w:gridSpan w:val="20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281" w:type="dxa"/>
            <w:gridSpan w:val="4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31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631" w:type="dxa"/>
            <w:gridSpan w:val="5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50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>
              <w:rPr>
                <w:b/>
                <w:i/>
                <w:sz w:val="22"/>
                <w:szCs w:val="22"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>
              <w:rPr>
                <w:b/>
                <w:sz w:val="22"/>
                <w:szCs w:val="22"/>
                <w:lang w:val="uk-UA"/>
              </w:rPr>
              <w:t>м. Харків, вул. Сумська,64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b/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>
        <w:trPr>
          <w:cantSplit/>
          <w:trHeight w:val="14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98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27.</w:t>
            </w:r>
          </w:p>
        </w:tc>
        <w:tc>
          <w:tcPr>
            <w:tcW w:w="428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12.</w:t>
            </w:r>
          </w:p>
        </w:tc>
        <w:tc>
          <w:tcPr>
            <w:tcW w:w="428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31" w:type="dxa"/>
            <w:gridSpan w:val="3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7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40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28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8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spacing w:after="120"/>
        <w:rPr>
          <w:sz w:val="18"/>
          <w:szCs w:val="18"/>
          <w:lang w:val="uk-UA"/>
        </w:rPr>
      </w:pPr>
      <w:r>
        <w:rPr>
          <w:sz w:val="16"/>
          <w:szCs w:val="16"/>
          <w:lang w:val="uk-UA"/>
        </w:rPr>
        <w:t>ЗВЕДЕНА ВІДОМІСТЬ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обліку руху хворих</w:t>
      </w:r>
      <w:r w:rsidR="00E17CA8">
        <w:rPr>
          <w:sz w:val="18"/>
          <w:szCs w:val="18"/>
          <w:lang w:val="uk-UA"/>
        </w:rPr>
        <w:t xml:space="preserve"> </w:t>
      </w:r>
      <w:r>
        <w:rPr>
          <w:sz w:val="18"/>
          <w:szCs w:val="18"/>
          <w:lang w:val="uk-UA"/>
        </w:rPr>
        <w:t>і ліжкового фонду в стаціонарі, відділенні або профілю ліжок____________________________________________</w:t>
      </w:r>
    </w:p>
    <w:p w:rsidR="00194448" w:rsidRDefault="00194448">
      <w:pPr>
        <w:pStyle w:val="a6"/>
        <w:ind w:firstLine="9781"/>
        <w:jc w:val="lef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вписати найменування</w:t>
      </w:r>
    </w:p>
    <w:p w:rsidR="00194448" w:rsidRPr="00F72EA1" w:rsidRDefault="003B13F6">
      <w:pPr>
        <w:jc w:val="center"/>
        <w:rPr>
          <w:sz w:val="18"/>
          <w:szCs w:val="18"/>
          <w:u w:val="single"/>
          <w:lang w:val="uk-UA"/>
        </w:rPr>
      </w:pPr>
      <w:r w:rsidRPr="00F72EA1">
        <w:rPr>
          <w:b/>
          <w:sz w:val="16"/>
          <w:szCs w:val="16"/>
          <w:u w:val="single"/>
          <w:lang w:val="uk-UA"/>
        </w:rPr>
        <w:t xml:space="preserve">за </w:t>
      </w:r>
      <w:r w:rsidRPr="00F72EA1">
        <w:rPr>
          <w:b/>
          <w:sz w:val="16"/>
          <w:szCs w:val="16"/>
          <w:u w:val="single"/>
          <w:lang w:val="en-US"/>
        </w:rPr>
        <w:t>IV</w:t>
      </w:r>
      <w:r w:rsidRPr="008B0C46">
        <w:rPr>
          <w:b/>
          <w:sz w:val="16"/>
          <w:szCs w:val="16"/>
          <w:u w:val="single"/>
        </w:rPr>
        <w:t xml:space="preserve"> </w:t>
      </w:r>
      <w:r w:rsidR="00194448" w:rsidRPr="00F72EA1">
        <w:rPr>
          <w:b/>
          <w:sz w:val="16"/>
          <w:szCs w:val="16"/>
          <w:u w:val="single"/>
          <w:lang w:val="uk-UA"/>
        </w:rPr>
        <w:t>квартал</w:t>
      </w:r>
      <w:r w:rsidR="00194448" w:rsidRPr="00F72EA1">
        <w:rPr>
          <w:b/>
          <w:sz w:val="16"/>
          <w:szCs w:val="16"/>
          <w:u w:val="single"/>
        </w:rPr>
        <w:t xml:space="preserve">  2024  </w:t>
      </w:r>
      <w:r w:rsidR="00194448" w:rsidRPr="00F72EA1">
        <w:rPr>
          <w:b/>
          <w:sz w:val="16"/>
          <w:szCs w:val="16"/>
          <w:u w:val="single"/>
          <w:lang w:val="uk-UA"/>
        </w:rPr>
        <w:t>року</w:t>
      </w:r>
    </w:p>
    <w:p w:rsidR="00194448" w:rsidRDefault="00194448">
      <w:pPr>
        <w:pStyle w:val="a6"/>
        <w:jc w:val="left"/>
        <w:rPr>
          <w:color w:val="000000"/>
          <w:spacing w:val="-2"/>
          <w:sz w:val="16"/>
          <w:szCs w:val="16"/>
        </w:rPr>
      </w:pPr>
      <w:r>
        <w:rPr>
          <w:sz w:val="18"/>
          <w:szCs w:val="18"/>
          <w:lang w:val="uk-UA"/>
        </w:rPr>
        <w:t xml:space="preserve">Таблиця 1601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8"/>
          <w:szCs w:val="18"/>
          <w:lang w:val="uk-UA"/>
        </w:rPr>
        <w:t>Стор1  ф.016/о</w:t>
      </w:r>
    </w:p>
    <w:tbl>
      <w:tblPr>
        <w:tblW w:w="0" w:type="auto"/>
        <w:jc w:val="center"/>
        <w:tblLayout w:type="fixed"/>
        <w:tblCellMar>
          <w:left w:w="113" w:type="dxa"/>
          <w:right w:w="40" w:type="dxa"/>
        </w:tblCellMar>
        <w:tblLook w:val="0000" w:firstRow="0" w:lastRow="0" w:firstColumn="0" w:lastColumn="0" w:noHBand="0" w:noVBand="0"/>
      </w:tblPr>
      <w:tblGrid>
        <w:gridCol w:w="2700"/>
        <w:gridCol w:w="750"/>
        <w:gridCol w:w="941"/>
        <w:gridCol w:w="657"/>
        <w:gridCol w:w="712"/>
        <w:gridCol w:w="808"/>
        <w:gridCol w:w="645"/>
        <w:gridCol w:w="830"/>
        <w:gridCol w:w="743"/>
        <w:gridCol w:w="739"/>
        <w:gridCol w:w="856"/>
        <w:gridCol w:w="926"/>
        <w:gridCol w:w="601"/>
        <w:gridCol w:w="850"/>
        <w:gridCol w:w="992"/>
        <w:gridCol w:w="851"/>
        <w:gridCol w:w="709"/>
        <w:gridCol w:w="738"/>
      </w:tblGrid>
      <w:tr w:rsidR="00194448" w:rsidTr="00FA55B7">
        <w:trPr>
          <w:trHeight w:val="284"/>
          <w:jc w:val="center"/>
        </w:trPr>
        <w:tc>
          <w:tcPr>
            <w:tcW w:w="27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7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Число ліжок у межах кошто-рису фактично рогорнутих + згорнутих на ремонт     на кінець звітного періоду</w:t>
            </w:r>
          </w:p>
        </w:tc>
        <w:tc>
          <w:tcPr>
            <w:tcW w:w="6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1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tabs>
                <w:tab w:val="left" w:pos="52"/>
                <w:tab w:val="left" w:pos="344"/>
              </w:tabs>
              <w:spacing w:line="182" w:lineRule="exact"/>
              <w:ind w:left="456" w:right="542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4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7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 w:rsidTr="00FA55B7">
        <w:trPr>
          <w:trHeight w:hRule="exact" w:val="529"/>
          <w:jc w:val="center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8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6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 w:rsidTr="00FA55B7">
        <w:trPr>
          <w:cantSplit/>
          <w:trHeight w:hRule="exact" w:val="297"/>
          <w:jc w:val="center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i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28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6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FA55B7">
        <w:trPr>
          <w:cantSplit/>
          <w:trHeight w:hRule="exact" w:val="986"/>
          <w:jc w:val="center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i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FA55B7">
        <w:trPr>
          <w:trHeight w:hRule="exact" w:val="340"/>
          <w:jc w:val="center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4"/>
                <w:szCs w:val="14"/>
                <w:lang w:val="uk-UA"/>
              </w:rPr>
              <w:t>1</w:t>
            </w:r>
          </w:p>
        </w:tc>
        <w:tc>
          <w:tcPr>
            <w:tcW w:w="6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 w:rsidTr="00FA55B7">
        <w:trPr>
          <w:trHeight w:hRule="exact" w:val="340"/>
          <w:jc w:val="center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Загальнi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4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340"/>
          <w:jc w:val="center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Терапевтичнi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745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16847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16580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176308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16272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340"/>
          <w:jc w:val="center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Кардiологiчнi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575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577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15257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16949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142103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16532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340"/>
          <w:jc w:val="center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Кардіоревматологічні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1499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340"/>
          <w:jc w:val="center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Ревматологічні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2718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24481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340"/>
          <w:jc w:val="center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Ревматологічні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340"/>
          <w:jc w:val="center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Алергологічні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1914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17969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340"/>
          <w:jc w:val="center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Алергологічні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340"/>
          <w:jc w:val="center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Пульмонологічні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3501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340"/>
          <w:jc w:val="center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Пульмонологічні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856</w:t>
            </w:r>
          </w:p>
        </w:tc>
      </w:tr>
    </w:tbl>
    <w:p w:rsidR="00194448" w:rsidRDefault="00194448">
      <w:pPr>
        <w:pageBreakBefore/>
        <w:rPr>
          <w:sz w:val="18"/>
          <w:szCs w:val="18"/>
          <w:lang w:val="uk-UA"/>
        </w:rPr>
      </w:pPr>
    </w:p>
    <w:p w:rsidR="00194448" w:rsidRDefault="00194448">
      <w:pPr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Стор.2  ф.016/о</w:t>
      </w:r>
    </w:p>
    <w:tbl>
      <w:tblPr>
        <w:tblW w:w="0" w:type="auto"/>
        <w:tblInd w:w="-1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4"/>
        <w:gridCol w:w="531"/>
        <w:gridCol w:w="934"/>
        <w:gridCol w:w="692"/>
        <w:gridCol w:w="745"/>
        <w:gridCol w:w="666"/>
        <w:gridCol w:w="639"/>
        <w:gridCol w:w="823"/>
        <w:gridCol w:w="737"/>
        <w:gridCol w:w="731"/>
        <w:gridCol w:w="851"/>
        <w:gridCol w:w="919"/>
        <w:gridCol w:w="802"/>
        <w:gridCol w:w="737"/>
        <w:gridCol w:w="1021"/>
        <w:gridCol w:w="851"/>
        <w:gridCol w:w="870"/>
        <w:gridCol w:w="697"/>
      </w:tblGrid>
      <w:tr w:rsidR="00194448">
        <w:trPr>
          <w:trHeight w:hRule="exact" w:val="239"/>
        </w:trPr>
        <w:tc>
          <w:tcPr>
            <w:tcW w:w="28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 -рису фактично рогорнутих + згорнутих на ремонт на кінець звітного періоду</w:t>
            </w:r>
          </w:p>
        </w:tc>
        <w:tc>
          <w:tcPr>
            <w:tcW w:w="6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10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6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>
        <w:trPr>
          <w:trHeight w:hRule="exact" w:val="426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8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>
        <w:trPr>
          <w:cantSplit/>
          <w:trHeight w:hRule="exact" w:val="263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hRule="exact" w:val="1442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Ендокринологічні для дорослих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3247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28746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1437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Ендокринологічні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60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82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2034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17849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789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799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Гематологічні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1488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Гематологічні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753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12467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928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Нефрологічні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Нефрологічні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1764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1532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Iмунологічні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Iмунологічні для 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Iнфекційні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21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Iнфекційні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Хiрургічні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15043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2219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14718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Хiрургічні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Нейрохірургічні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4363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Нейрохірургічні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1275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Кардiохірургічні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Кардiохiрургічні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Судинної хiрургії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Торакальної хiрургії 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  <w:lang w:val="en-US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Стор.3  ф.016/о</w:t>
      </w:r>
    </w:p>
    <w:tbl>
      <w:tblPr>
        <w:tblW w:w="0" w:type="auto"/>
        <w:tblInd w:w="-1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0"/>
        <w:gridCol w:w="531"/>
        <w:gridCol w:w="934"/>
        <w:gridCol w:w="692"/>
        <w:gridCol w:w="745"/>
        <w:gridCol w:w="666"/>
        <w:gridCol w:w="639"/>
        <w:gridCol w:w="823"/>
        <w:gridCol w:w="737"/>
        <w:gridCol w:w="731"/>
        <w:gridCol w:w="851"/>
        <w:gridCol w:w="919"/>
        <w:gridCol w:w="802"/>
        <w:gridCol w:w="737"/>
        <w:gridCol w:w="1021"/>
        <w:gridCol w:w="851"/>
        <w:gridCol w:w="870"/>
        <w:gridCol w:w="801"/>
      </w:tblGrid>
      <w:tr w:rsidR="00194448">
        <w:trPr>
          <w:trHeight w:hRule="exact" w:val="239"/>
        </w:trPr>
        <w:tc>
          <w:tcPr>
            <w:tcW w:w="27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ліжок у межах кошто-рису фактично рогорнутих + згорнутих на ремонт на кінець звітного періоду </w:t>
            </w:r>
          </w:p>
        </w:tc>
        <w:tc>
          <w:tcPr>
            <w:tcW w:w="6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10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>
        <w:trPr>
          <w:trHeight w:hRule="exact" w:val="426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8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>
        <w:trPr>
          <w:cantSplit/>
          <w:trHeight w:hRule="exact" w:val="290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FA55B7">
        <w:trPr>
          <w:cantSplit/>
          <w:trHeight w:hRule="exact" w:val="1428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Торакальної хірургії для дiтей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Опiковi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Опiковi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Ортопедичні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21960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Ортопедичні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Травматологічні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11447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11317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107551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Травматологічні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Стоматологічні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81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87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14697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Стоматологічні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Гнiйні хiрургічні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6691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Гнiйні хiргічні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1409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1647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Урологічні 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Проктологiчнi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23777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Онкологічні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Онкологічні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53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Для вагiтних та роділь (крім патології вагітних)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2102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3219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Патології вагiтних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1476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737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Гiнекологічні для дорослих (крім ліжок для переривання вагітності)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6510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Стор.4  ф.016/о</w:t>
      </w:r>
    </w:p>
    <w:tbl>
      <w:tblPr>
        <w:tblW w:w="15810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28"/>
        <w:gridCol w:w="518"/>
        <w:gridCol w:w="909"/>
        <w:gridCol w:w="675"/>
        <w:gridCol w:w="726"/>
        <w:gridCol w:w="650"/>
        <w:gridCol w:w="622"/>
        <w:gridCol w:w="802"/>
        <w:gridCol w:w="716"/>
        <w:gridCol w:w="713"/>
        <w:gridCol w:w="830"/>
        <w:gridCol w:w="896"/>
        <w:gridCol w:w="783"/>
        <w:gridCol w:w="716"/>
        <w:gridCol w:w="994"/>
        <w:gridCol w:w="830"/>
        <w:gridCol w:w="849"/>
        <w:gridCol w:w="753"/>
      </w:tblGrid>
      <w:tr w:rsidR="00194448" w:rsidTr="00ED19C9">
        <w:trPr>
          <w:trHeight w:hRule="exact" w:val="340"/>
        </w:trPr>
        <w:tc>
          <w:tcPr>
            <w:tcW w:w="28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01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75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 w:rsidTr="00ED19C9">
        <w:trPr>
          <w:trHeight w:hRule="exact" w:val="569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 w:rsidTr="00ED19C9">
        <w:trPr>
          <w:cantSplit/>
          <w:trHeight w:hRule="exact" w:val="284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7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ED19C9">
        <w:trPr>
          <w:cantSplit/>
          <w:trHeight w:hRule="exact" w:val="1417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 w:rsidTr="0063319A">
        <w:trPr>
          <w:trHeight w:hRule="exact" w:val="454"/>
        </w:trPr>
        <w:tc>
          <w:tcPr>
            <w:tcW w:w="282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Гiнекологічні для дiтей  (крім ліжок для переривання вагітності)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50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7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2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63319A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Для проведення штучного переривання вагітності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Туберкульозні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хворих на кістково-суглобовий туберкульоз (із р. 52)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примусового лiкування хворих на алкоголізм (із р. 52)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Туберкульозні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хворих на кiстково-суглобовий туберкульоз  (для дітей)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Неврологічні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730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734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27838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27746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269464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7860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Неврологічні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44397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6734</w:t>
            </w:r>
          </w:p>
        </w:tc>
      </w:tr>
      <w:tr w:rsidR="00194448" w:rsidTr="00ED19C9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Психiатричні (психоневрологічні)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Психiатричні (психоневрологічні)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Психосоматичнi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Наркологiчні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ED19C9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примусового лiкування хворих з тяжкими супутніми захворюваннями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1E450B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Офтальмологічні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12596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12641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66417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13349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1E450B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2470B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Офтальмологічні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Pr="0063319A" w:rsidRDefault="0063319A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1375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1366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</w:tr>
      <w:tr w:rsidR="0063319A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Отоларингологічні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33706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Стор.5   ф.016/о</w:t>
      </w:r>
    </w:p>
    <w:tbl>
      <w:tblPr>
        <w:tblW w:w="15810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15"/>
        <w:gridCol w:w="514"/>
        <w:gridCol w:w="906"/>
        <w:gridCol w:w="672"/>
        <w:gridCol w:w="723"/>
        <w:gridCol w:w="647"/>
        <w:gridCol w:w="619"/>
        <w:gridCol w:w="798"/>
        <w:gridCol w:w="716"/>
        <w:gridCol w:w="710"/>
        <w:gridCol w:w="827"/>
        <w:gridCol w:w="890"/>
        <w:gridCol w:w="780"/>
        <w:gridCol w:w="716"/>
        <w:gridCol w:w="991"/>
        <w:gridCol w:w="827"/>
        <w:gridCol w:w="843"/>
        <w:gridCol w:w="816"/>
      </w:tblGrid>
      <w:tr w:rsidR="00194448" w:rsidTr="00562B28">
        <w:trPr>
          <w:trHeight w:hRule="exact" w:val="340"/>
        </w:trPr>
        <w:tc>
          <w:tcPr>
            <w:tcW w:w="28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5987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 w:rsidTr="001E450B">
        <w:trPr>
          <w:trHeight w:hRule="exact" w:val="555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6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 w:rsidTr="001E450B">
        <w:trPr>
          <w:cantSplit/>
          <w:trHeight w:hRule="exact" w:val="276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6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1E450B">
        <w:trPr>
          <w:cantSplit/>
          <w:trHeight w:hRule="exact" w:val="1417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1E450B">
        <w:trPr>
          <w:trHeight w:hRule="exact" w:val="340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63319A" w:rsidTr="008439F1">
        <w:trPr>
          <w:trHeight w:hRule="exact" w:val="340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Отоларингологічні для дiтей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3569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3569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3529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25510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Шкірно-венерологічні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2058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2066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18008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Шкірно-венерологічні для дiтей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Педiатричні (соматичні)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6100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6100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6283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59028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16460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19805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недоношених та хворих новонароджен (із р. 70)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105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105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1490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1490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1649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19268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18120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грудних дiтей (із р. 70)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60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60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1475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Радiологічні та рентгенологічні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Вiдновного  лікування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9160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Вiдновного лiкування для дiтей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1737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9607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Iншi для дорослих (сума рядків 79-89)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9417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11940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14732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3199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89349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Iншi для дiтей (сума рядків 90-96)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789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789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10974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</w:tr>
      <w:tr w:rsidR="00194448" w:rsidTr="001E450B">
        <w:trPr>
          <w:trHeight w:hRule="exact" w:val="369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</w:rPr>
              <w:t>В С Ь О Г О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78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6550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6591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3849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188701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13406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26603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27486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27487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183869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1555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5324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3356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1659992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107844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108706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40274</w:t>
            </w:r>
          </w:p>
        </w:tc>
      </w:tr>
      <w:tr w:rsidR="00194448" w:rsidTr="00063151">
        <w:trPr>
          <w:trHeight w:hRule="exact" w:val="454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Анестезіології та інтенсивної терапії (кошторисні для дорослих)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Дiяльність зверхкошторисних ліжок анестезіології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8843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2754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36746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8439F1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Фiзiотерапевтичні ліжка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8439F1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Ліжка лікарень та самостійних відділень Хоспiс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29357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562B28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Лепрозорiй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562B28">
        <w:trPr>
          <w:trHeight w:hRule="exact" w:val="397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Токсікологічні ліжка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1132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Стор.6  ф.016/о</w:t>
      </w:r>
    </w:p>
    <w:tbl>
      <w:tblPr>
        <w:tblW w:w="15708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23"/>
        <w:gridCol w:w="131"/>
        <w:gridCol w:w="518"/>
        <w:gridCol w:w="909"/>
        <w:gridCol w:w="81"/>
        <w:gridCol w:w="94"/>
        <w:gridCol w:w="500"/>
        <w:gridCol w:w="400"/>
        <w:gridCol w:w="326"/>
        <w:gridCol w:w="432"/>
        <w:gridCol w:w="117"/>
        <w:gridCol w:w="101"/>
        <w:gridCol w:w="621"/>
        <w:gridCol w:w="153"/>
        <w:gridCol w:w="649"/>
        <w:gridCol w:w="226"/>
        <w:gridCol w:w="494"/>
        <w:gridCol w:w="459"/>
        <w:gridCol w:w="254"/>
        <w:gridCol w:w="830"/>
        <w:gridCol w:w="896"/>
        <w:gridCol w:w="782"/>
        <w:gridCol w:w="464"/>
        <w:gridCol w:w="256"/>
        <w:gridCol w:w="994"/>
        <w:gridCol w:w="830"/>
        <w:gridCol w:w="612"/>
        <w:gridCol w:w="237"/>
        <w:gridCol w:w="819"/>
      </w:tblGrid>
      <w:tr w:rsidR="001F3CC9" w:rsidTr="007B6C45">
        <w:trPr>
          <w:trHeight w:hRule="exact" w:val="239"/>
        </w:trPr>
        <w:tc>
          <w:tcPr>
            <w:tcW w:w="2654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F3CC9" w:rsidRDefault="001F3CC9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5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F3CC9" w:rsidRDefault="001F3CC9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01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F3CC9" w:rsidTr="007B6C45">
        <w:trPr>
          <w:trHeight w:hRule="exact" w:val="569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3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F3CC9" w:rsidTr="007B6C45">
        <w:trPr>
          <w:cantSplit/>
          <w:trHeight w:hRule="exact" w:val="290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73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F3CC9" w:rsidTr="007B6C45">
        <w:trPr>
          <w:cantSplit/>
          <w:trHeight w:hRule="exact" w:val="1274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5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0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5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562B28" w:rsidTr="00562B28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Діагностичні ліжка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Променевої патології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63319A">
        <w:trPr>
          <w:trHeight w:hRule="exact" w:val="62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Невідкладної (екстренної) допомоги (кошторисні для дорослих)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10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16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="00F949C9"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uk-UA"/>
              </w:rPr>
              <w:t>і</w:t>
            </w:r>
            <w:r>
              <w:rPr>
                <w:color w:val="000000"/>
                <w:sz w:val="18"/>
                <w:szCs w:val="18"/>
              </w:rPr>
              <w:t>ативно</w:t>
            </w:r>
            <w:r>
              <w:rPr>
                <w:color w:val="000000"/>
                <w:sz w:val="18"/>
                <w:szCs w:val="18"/>
                <w:lang w:val="uk-UA"/>
              </w:rPr>
              <w:t>ї</w:t>
            </w:r>
            <w:r>
              <w:rPr>
                <w:color w:val="000000"/>
                <w:sz w:val="18"/>
                <w:szCs w:val="18"/>
              </w:rPr>
              <w:t xml:space="preserve"> допомоги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15233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945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62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Невідкладної (екстренної) допомоги (зверхкошторисні для дорослих) 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2817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Ліжка анестезіології для дiтей (кошторисні)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Дiяльність зверхкошторисних ліжок анестезіології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2870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Фiзiотерапевтичні ліжка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Діагностичні ліжка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Токсикологічні ліжка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Pr="000B5E1D" w:rsidRDefault="000B5E1D" w:rsidP="00C744D0">
            <w:pPr>
              <w:snapToGrid w:val="0"/>
              <w:rPr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Хоспіс</w:t>
            </w:r>
            <w:r w:rsidR="001528F7">
              <w:rPr>
                <w:color w:val="000000"/>
                <w:sz w:val="18"/>
                <w:szCs w:val="18"/>
                <w:lang w:val="uk-UA"/>
              </w:rPr>
              <w:t xml:space="preserve">ні ліжка </w:t>
            </w:r>
            <w:r w:rsidR="00817E8B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7938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1435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528F7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Pr="00C744D0" w:rsidRDefault="001528F7" w:rsidP="00C744D0">
            <w:pPr>
              <w:snapToGrid w:val="0"/>
              <w:rPr>
                <w:color w:val="000000"/>
                <w:sz w:val="18"/>
                <w:szCs w:val="18"/>
              </w:rPr>
            </w:pPr>
            <w:r w:rsidRPr="001528F7">
              <w:rPr>
                <w:color w:val="000000"/>
                <w:sz w:val="18"/>
                <w:szCs w:val="18"/>
              </w:rPr>
              <w:t>Паліативної допомоги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B6CD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1528F7" w:rsidRDefault="006B6CD8" w:rsidP="00C744D0">
            <w:pPr>
              <w:snapToGrid w:val="0"/>
              <w:rPr>
                <w:color w:val="000000"/>
                <w:sz w:val="18"/>
                <w:szCs w:val="18"/>
              </w:rPr>
            </w:pPr>
            <w:r w:rsidRPr="001528F7">
              <w:rPr>
                <w:color w:val="000000"/>
                <w:sz w:val="18"/>
                <w:szCs w:val="18"/>
                <w:lang w:val="uk-UA"/>
              </w:rPr>
              <w:t>Невідкладної допомоги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6B6CD8" w:rsidRDefault="006B6CD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B6CD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1528F7" w:rsidRDefault="006B6CD8" w:rsidP="00C744D0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6B6CD8" w:rsidRDefault="006B6CD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562B2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Pr="001528F7" w:rsidRDefault="00562B28" w:rsidP="00C744D0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Pr="001528F7" w:rsidRDefault="001F3CC9">
            <w:pPr>
              <w:snapToGrid w:val="0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Pr="006B6CD8" w:rsidRDefault="00562B28" w:rsidP="006B6CD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EA2D7C" w:rsidRPr="007B6C45" w:rsidTr="007B6C45">
        <w:tblPrEx>
          <w:tblCellMar>
            <w:left w:w="0" w:type="dxa"/>
            <w:right w:w="0" w:type="dxa"/>
          </w:tblCellMar>
        </w:tblPrEx>
        <w:trPr>
          <w:gridAfter w:val="2"/>
          <w:wAfter w:w="1056" w:type="dxa"/>
          <w:cantSplit/>
          <w:trHeight w:val="113"/>
        </w:trPr>
        <w:tc>
          <w:tcPr>
            <w:tcW w:w="2523" w:type="dxa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20"/>
                <w:szCs w:val="20"/>
                <w:lang w:val="uk-UA"/>
              </w:rPr>
            </w:pPr>
            <w:r w:rsidRPr="007B6C45">
              <w:rPr>
                <w:sz w:val="20"/>
                <w:szCs w:val="20"/>
              </w:rPr>
              <w:br w:type="page"/>
            </w:r>
            <w:r w:rsidRPr="007B6C45">
              <w:rPr>
                <w:sz w:val="20"/>
                <w:szCs w:val="20"/>
                <w:lang w:val="uk-UA"/>
              </w:rPr>
              <w:t xml:space="preserve"> Дата</w:t>
            </w:r>
            <w:r w:rsidRPr="007B6C45">
              <w:rPr>
                <w:sz w:val="20"/>
                <w:szCs w:val="20"/>
                <w:lang w:val="uk-UA"/>
              </w:rPr>
              <w:tab/>
            </w:r>
            <w:r w:rsidRPr="007B6C45">
              <w:rPr>
                <w:sz w:val="20"/>
                <w:szCs w:val="20"/>
                <w:lang w:val="uk-UA"/>
              </w:rPr>
              <w:tab/>
            </w:r>
            <w:r w:rsidRPr="007B6C45">
              <w:rPr>
                <w:sz w:val="20"/>
                <w:szCs w:val="20"/>
                <w:u w:val="single"/>
                <w:lang w:val="en-US"/>
              </w:rPr>
              <w:t>29.01.2025</w:t>
            </w:r>
            <w:r w:rsidRPr="007B6C45"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1733" w:type="dxa"/>
            <w:gridSpan w:val="5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8" w:type="dxa"/>
            <w:gridSpan w:val="12"/>
            <w:shd w:val="clear" w:color="auto" w:fill="auto"/>
            <w:vAlign w:val="center"/>
          </w:tcPr>
          <w:p w:rsidR="0031172B" w:rsidRDefault="0031172B" w:rsidP="00C0647B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A2D7C" w:rsidRPr="007B6C45" w:rsidRDefault="00EA2D7C" w:rsidP="00C0647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7B6C45"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5918" w:type="dxa"/>
            <w:gridSpan w:val="9"/>
            <w:shd w:val="clear" w:color="auto" w:fill="auto"/>
            <w:vAlign w:val="center"/>
          </w:tcPr>
          <w:p w:rsidR="00EA2D7C" w:rsidRPr="007B6C45" w:rsidRDefault="00EA2D7C" w:rsidP="00C0647B">
            <w:pPr>
              <w:rPr>
                <w:sz w:val="20"/>
                <w:szCs w:val="20"/>
                <w:lang w:val="en-US"/>
              </w:rPr>
            </w:pPr>
            <w:r w:rsidRPr="007B6C45">
              <w:rPr>
                <w:sz w:val="20"/>
                <w:szCs w:val="20"/>
                <w:lang w:val="en-US"/>
              </w:rPr>
              <w:t xml:space="preserve"> ___________     </w:t>
            </w:r>
            <w:r w:rsidRPr="007B6C45">
              <w:rPr>
                <w:b/>
                <w:sz w:val="20"/>
                <w:szCs w:val="20"/>
                <w:u w:val="single"/>
                <w:lang w:val="uk-UA"/>
              </w:rPr>
              <w:t>Віктор ЯРМОЛЮК</w:t>
            </w:r>
          </w:p>
        </w:tc>
      </w:tr>
      <w:tr w:rsidR="00EA2D7C" w:rsidRPr="007B6C45" w:rsidTr="007B6C45">
        <w:tblPrEx>
          <w:tblCellMar>
            <w:left w:w="0" w:type="dxa"/>
            <w:right w:w="0" w:type="dxa"/>
          </w:tblCellMar>
        </w:tblPrEx>
        <w:trPr>
          <w:gridAfter w:val="2"/>
          <w:wAfter w:w="1056" w:type="dxa"/>
          <w:cantSplit/>
          <w:trHeight w:val="285"/>
        </w:trPr>
        <w:tc>
          <w:tcPr>
            <w:tcW w:w="2523" w:type="dxa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  <w:tc>
          <w:tcPr>
            <w:tcW w:w="1733" w:type="dxa"/>
            <w:gridSpan w:val="5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  <w:tc>
          <w:tcPr>
            <w:tcW w:w="4478" w:type="dxa"/>
            <w:gridSpan w:val="12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b/>
                <w:sz w:val="8"/>
                <w:szCs w:val="8"/>
                <w:lang w:val="uk-UA"/>
              </w:rPr>
            </w:pPr>
          </w:p>
        </w:tc>
        <w:tc>
          <w:tcPr>
            <w:tcW w:w="5918" w:type="dxa"/>
            <w:gridSpan w:val="9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</w:tr>
      <w:tr w:rsidR="00EA2D7C" w:rsidRPr="00EA2D7C" w:rsidTr="007B6C45">
        <w:tblPrEx>
          <w:tblCellMar>
            <w:left w:w="0" w:type="dxa"/>
            <w:right w:w="0" w:type="dxa"/>
          </w:tblCellMar>
        </w:tblPrEx>
        <w:trPr>
          <w:gridAfter w:val="19"/>
          <w:wAfter w:w="9794" w:type="dxa"/>
          <w:cantSplit/>
          <w:trHeight w:val="285"/>
        </w:trPr>
        <w:tc>
          <w:tcPr>
            <w:tcW w:w="5914" w:type="dxa"/>
            <w:gridSpan w:val="10"/>
            <w:shd w:val="clear" w:color="auto" w:fill="auto"/>
            <w:vAlign w:val="center"/>
          </w:tcPr>
          <w:p w:rsidR="00EA2D7C" w:rsidRPr="002668F2" w:rsidRDefault="00EA2D7C" w:rsidP="007B6C45">
            <w:pPr>
              <w:rPr>
                <w:sz w:val="18"/>
                <w:szCs w:val="18"/>
                <w:lang w:val="en-US"/>
              </w:rPr>
            </w:pPr>
            <w:r w:rsidRPr="002668F2">
              <w:rPr>
                <w:sz w:val="18"/>
                <w:szCs w:val="18"/>
                <w:lang w:val="uk-UA"/>
              </w:rPr>
              <w:t xml:space="preserve">Виконавець _____________  </w:t>
            </w:r>
            <w:r w:rsidRPr="002668F2">
              <w:rPr>
                <w:sz w:val="18"/>
                <w:szCs w:val="18"/>
                <w:u w:val="single"/>
                <w:lang w:val="uk-UA"/>
              </w:rPr>
              <w:t>Олена ПШЕНЯНИК</w:t>
            </w:r>
          </w:p>
        </w:tc>
      </w:tr>
      <w:tr w:rsidR="007B6C45" w:rsidRPr="007B6C45" w:rsidTr="007B6C45">
        <w:tblPrEx>
          <w:tblCellMar>
            <w:left w:w="0" w:type="dxa"/>
            <w:right w:w="0" w:type="dxa"/>
          </w:tblCellMar>
        </w:tblPrEx>
        <w:trPr>
          <w:gridAfter w:val="6"/>
          <w:wAfter w:w="3748" w:type="dxa"/>
          <w:cantSplit/>
          <w:trHeight w:val="285"/>
        </w:trPr>
        <w:tc>
          <w:tcPr>
            <w:tcW w:w="4162" w:type="dxa"/>
            <w:gridSpan w:val="5"/>
            <w:shd w:val="clear" w:color="auto" w:fill="auto"/>
          </w:tcPr>
          <w:p w:rsidR="007B6C45" w:rsidRPr="007B6C45" w:rsidRDefault="007B6C45" w:rsidP="00C0647B">
            <w:pPr>
              <w:rPr>
                <w:sz w:val="18"/>
                <w:szCs w:val="18"/>
                <w:lang w:val="uk-UA"/>
              </w:rPr>
            </w:pPr>
            <w:r w:rsidRPr="007B6C45">
              <w:rPr>
                <w:sz w:val="18"/>
                <w:szCs w:val="18"/>
                <w:lang w:val="uk-UA"/>
              </w:rPr>
              <w:t>Номер телефону виконавця</w:t>
            </w:r>
            <w:r w:rsidRPr="007B6C45">
              <w:rPr>
                <w:sz w:val="18"/>
                <w:szCs w:val="18"/>
                <w:u w:val="single"/>
                <w:lang w:val="uk-UA"/>
              </w:rPr>
              <w:t>__________________</w:t>
            </w:r>
          </w:p>
        </w:tc>
        <w:tc>
          <w:tcPr>
            <w:tcW w:w="994" w:type="dxa"/>
            <w:gridSpan w:val="3"/>
            <w:shd w:val="clear" w:color="auto" w:fill="auto"/>
            <w:vAlign w:val="center"/>
          </w:tcPr>
          <w:p w:rsidR="007B6C45" w:rsidRPr="007B6C45" w:rsidRDefault="007B6C45" w:rsidP="00C0647B">
            <w:pPr>
              <w:jc w:val="center"/>
              <w:rPr>
                <w:sz w:val="18"/>
                <w:szCs w:val="18"/>
                <w:lang w:val="uk-UA"/>
              </w:rPr>
            </w:pPr>
            <w:r w:rsidRPr="007B6C45">
              <w:rPr>
                <w:sz w:val="18"/>
                <w:szCs w:val="18"/>
                <w:lang w:val="uk-UA"/>
              </w:rPr>
              <w:t>М.П.</w:t>
            </w:r>
          </w:p>
        </w:tc>
        <w:tc>
          <w:tcPr>
            <w:tcW w:w="875" w:type="dxa"/>
            <w:gridSpan w:val="3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75" w:type="dxa"/>
            <w:gridSpan w:val="3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79" w:type="dxa"/>
            <w:gridSpan w:val="7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194448" w:rsidRDefault="007B6C45" w:rsidP="00E86BAE">
      <w:pPr>
        <w:rPr>
          <w:sz w:val="14"/>
          <w:szCs w:val="14"/>
          <w:lang w:val="uk-UA"/>
        </w:rPr>
      </w:pPr>
      <w:r>
        <w:lastRenderedPageBreak/>
        <w:br w:type="page"/>
      </w:r>
    </w:p>
    <w:tbl>
      <w:tblPr>
        <w:tblW w:w="0" w:type="auto"/>
        <w:tblInd w:w="2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1"/>
        <w:gridCol w:w="6982"/>
        <w:gridCol w:w="5482"/>
        <w:gridCol w:w="2181"/>
        <w:gridCol w:w="1059"/>
      </w:tblGrid>
      <w:tr w:rsidR="00194448"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lang w:val="uk-UA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rPr>
                <w:sz w:val="22"/>
                <w:szCs w:val="22"/>
                <w:lang w:val="uk-UA"/>
              </w:rPr>
            </w:pPr>
            <w:r>
              <w:rPr>
                <w:b/>
                <w:lang w:val="en-US"/>
              </w:rPr>
              <w:t>Харківська</w:t>
            </w:r>
          </w:p>
        </w:tc>
        <w:tc>
          <w:tcPr>
            <w:tcW w:w="5482" w:type="dxa"/>
            <w:shd w:val="clear" w:color="auto" w:fill="auto"/>
            <w:vAlign w:val="bottom"/>
          </w:tcPr>
          <w:p w:rsidR="00194448" w:rsidRDefault="00194448">
            <w:r>
              <w:rPr>
                <w:sz w:val="22"/>
                <w:szCs w:val="22"/>
                <w:lang w:val="uk-UA"/>
              </w:rPr>
              <w:t>ЗАТВЕРДЖЕНО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8722" w:type="dxa"/>
            <w:gridSpan w:val="3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t xml:space="preserve">Розріз: </w:t>
            </w:r>
            <w:r>
              <w:rPr>
                <w:b/>
                <w:lang w:val="en-US"/>
              </w:rPr>
              <w:t>R</w:t>
            </w:r>
            <w:r w:rsidRPr="003B13F6">
              <w:rPr>
                <w:b/>
              </w:rPr>
              <w:t>0 Форма у ц</w:t>
            </w:r>
            <w:r>
              <w:rPr>
                <w:b/>
                <w:lang w:val="en-US"/>
              </w:rPr>
              <w:t>i</w:t>
            </w:r>
            <w:r w:rsidRPr="003B13F6">
              <w:rPr>
                <w:b/>
              </w:rPr>
              <w:t>лому</w:t>
            </w:r>
          </w:p>
        </w:tc>
        <w:tc>
          <w:tcPr>
            <w:tcW w:w="5482" w:type="dxa"/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Наказ Міністерства охорони здоров’</w:t>
            </w:r>
            <w:r>
              <w:rPr>
                <w:sz w:val="20"/>
                <w:szCs w:val="20"/>
              </w:rPr>
              <w:t>я України</w:t>
            </w:r>
          </w:p>
          <w:p w:rsidR="00194448" w:rsidRDefault="0019444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28 липня 2014 року № 527</w:t>
            </w:r>
            <w:r>
              <w:rPr>
                <w:sz w:val="20"/>
                <w:szCs w:val="20"/>
              </w:rPr>
              <w:t xml:space="preserve"> </w:t>
            </w:r>
          </w:p>
          <w:p w:rsidR="00194448" w:rsidRDefault="00194448">
            <w:pPr>
              <w:rPr>
                <w:spacing w:val="3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(у редакції наказу</w:t>
            </w:r>
            <w:bookmarkStart w:id="0" w:name="nak_164"/>
            <w:bookmarkEnd w:id="0"/>
            <w:r>
              <w:rPr>
                <w:color w:val="000000"/>
                <w:sz w:val="20"/>
                <w:szCs w:val="20"/>
              </w:rPr>
              <w:t xml:space="preserve"> Міністерства охорони здоров’я України</w:t>
            </w:r>
            <w:r>
              <w:rPr>
                <w:color w:val="000000"/>
                <w:sz w:val="20"/>
                <w:szCs w:val="20"/>
              </w:rPr>
              <w:br/>
            </w:r>
            <w:bookmarkStart w:id="1" w:name="nak_165"/>
            <w:bookmarkEnd w:id="1"/>
            <w:r>
              <w:rPr>
                <w:color w:val="000000"/>
                <w:sz w:val="20"/>
                <w:szCs w:val="20"/>
              </w:rPr>
              <w:t>від 26 січня 2018 року № 157)</w:t>
            </w:r>
          </w:p>
        </w:tc>
        <w:tc>
          <w:tcPr>
            <w:tcW w:w="2181" w:type="dxa"/>
            <w:shd w:val="clear" w:color="auto" w:fill="auto"/>
          </w:tcPr>
          <w:p w:rsidR="00194448" w:rsidRDefault="00194448">
            <w:pPr>
              <w:snapToGrid w:val="0"/>
              <w:ind w:left="1076"/>
              <w:jc w:val="center"/>
              <w:rPr>
                <w:spacing w:val="30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8722" w:type="dxa"/>
            <w:gridSpan w:val="3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54"/>
        <w:gridCol w:w="5066"/>
        <w:gridCol w:w="239"/>
        <w:gridCol w:w="427"/>
        <w:gridCol w:w="429"/>
        <w:gridCol w:w="429"/>
        <w:gridCol w:w="429"/>
        <w:gridCol w:w="429"/>
        <w:gridCol w:w="429"/>
        <w:gridCol w:w="429"/>
        <w:gridCol w:w="429"/>
        <w:gridCol w:w="429"/>
        <w:gridCol w:w="327"/>
        <w:gridCol w:w="312"/>
        <w:gridCol w:w="283"/>
        <w:gridCol w:w="598"/>
      </w:tblGrid>
      <w:tr w:rsidR="00194448">
        <w:trPr>
          <w:cantSplit/>
          <w:trHeight w:val="340"/>
        </w:trPr>
        <w:tc>
          <w:tcPr>
            <w:tcW w:w="46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Міністерство охорони здоров</w:t>
            </w:r>
            <w:r>
              <w:rPr>
                <w:b/>
                <w:sz w:val="20"/>
                <w:szCs w:val="20"/>
              </w:rPr>
              <w:t>’</w:t>
            </w:r>
            <w:r>
              <w:rPr>
                <w:b/>
                <w:sz w:val="20"/>
                <w:szCs w:val="20"/>
                <w:lang w:val="uk-UA"/>
              </w:rPr>
              <w:t>я України</w:t>
            </w:r>
          </w:p>
        </w:tc>
        <w:tc>
          <w:tcPr>
            <w:tcW w:w="50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561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top w:val="single" w:sz="6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ind w:left="0" w:right="-108" w:firstLine="0"/>
              <w:jc w:val="left"/>
              <w:rPr>
                <w:sz w:val="24"/>
              </w:rPr>
            </w:pPr>
            <w:r>
              <w:rPr>
                <w:b w:val="0"/>
                <w:szCs w:val="22"/>
              </w:rPr>
              <w:t xml:space="preserve">     Форма первинної облікової документації </w:t>
            </w:r>
          </w:p>
          <w:p w:rsidR="00194448" w:rsidRDefault="00194448">
            <w:pPr>
              <w:pStyle w:val="4"/>
            </w:pPr>
            <w:r>
              <w:rPr>
                <w:sz w:val="24"/>
              </w:rPr>
              <w:t>№  039/о</w:t>
            </w:r>
          </w:p>
        </w:tc>
      </w:tr>
      <w:tr w:rsidR="00194448">
        <w:trPr>
          <w:cantSplit/>
          <w:trHeight w:val="57"/>
        </w:trPr>
        <w:tc>
          <w:tcPr>
            <w:tcW w:w="46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Найменування закладу: </w:t>
            </w:r>
            <w:r>
              <w:rPr>
                <w:b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>
              <w:rPr>
                <w:b/>
                <w:sz w:val="22"/>
                <w:szCs w:val="22"/>
                <w:lang w:val="uk-UA"/>
              </w:rPr>
              <w:t>м. Харків, вул. Сумська,64</w:t>
            </w: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8"/>
                <w:szCs w:val="8"/>
              </w:rPr>
            </w:pPr>
          </w:p>
        </w:tc>
      </w:tr>
      <w:tr w:rsidR="00194448">
        <w:trPr>
          <w:cantSplit/>
          <w:trHeight w:val="541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pacing w:after="120"/>
              <w:jc w:val="center"/>
              <w:rPr>
                <w:spacing w:val="20"/>
                <w:sz w:val="20"/>
              </w:rPr>
            </w:pPr>
            <w:r>
              <w:rPr>
                <w:b/>
                <w:spacing w:val="20"/>
                <w:sz w:val="22"/>
                <w:szCs w:val="22"/>
              </w:rPr>
              <w:t>ЗАТВЕРДЖЕНО</w:t>
            </w:r>
          </w:p>
          <w:p w:rsidR="00194448" w:rsidRDefault="00194448">
            <w:pPr>
              <w:pStyle w:val="2"/>
              <w:jc w:val="center"/>
            </w:pPr>
            <w:r>
              <w:rPr>
                <w:spacing w:val="20"/>
                <w:sz w:val="20"/>
              </w:rPr>
              <w:t>Наказ МОЗ України</w:t>
            </w:r>
          </w:p>
        </w:tc>
      </w:tr>
      <w:tr w:rsidR="00194448">
        <w:trPr>
          <w:cantSplit/>
          <w:trHeight w:val="140"/>
        </w:trPr>
        <w:tc>
          <w:tcPr>
            <w:tcW w:w="465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Код ЕДРПОУ: </w:t>
            </w:r>
            <w:r w:rsidR="00F949C9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0" simplePos="0" relativeHeight="251658240" behindDoc="0" locked="0" layoutInCell="1" allowOverlap="1" wp14:anchorId="5AAFD99A" wp14:editId="273BC3AF">
                      <wp:simplePos x="0" y="0"/>
                      <wp:positionH relativeFrom="margin">
                        <wp:posOffset>1084580</wp:posOffset>
                      </wp:positionH>
                      <wp:positionV relativeFrom="paragraph">
                        <wp:posOffset>-85725</wp:posOffset>
                      </wp:positionV>
                      <wp:extent cx="1732915" cy="180975"/>
                      <wp:effectExtent l="0" t="0" r="0" b="0"/>
                      <wp:wrapSquare wrapText="bothSides"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291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730"/>
                                  </w:tblGrid>
                                  <w:tr w:rsidR="00A6043F">
                                    <w:tc>
                                      <w:tcPr>
                                        <w:tcW w:w="2730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:rsidR="00A6043F" w:rsidRDefault="00A6043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:rsidR="00A6043F" w:rsidRDefault="00A6043F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85.4pt;margin-top:-6.75pt;width:136.45pt;height:14.25pt;z-index:251658240;visibility:visible;mso-wrap-style:square;mso-width-percent:0;mso-height-percent:0;mso-wrap-distance-left:9pt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730"/>
                            </w:tblGrid>
                            <w:tr w:rsidR="00A6043F">
                              <w:tc>
                                <w:tcPr>
                                  <w:tcW w:w="273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A6043F" w:rsidRDefault="00A6043F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A6043F" w:rsidRDefault="00A6043F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39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ind w:left="-14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429" w:type="dxa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</w:t>
            </w:r>
          </w:p>
        </w:tc>
        <w:tc>
          <w:tcPr>
            <w:tcW w:w="32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12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283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98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188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spacing w:after="6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ВІДОМІСТЬ</w:t>
      </w:r>
    </w:p>
    <w:p w:rsidR="00194448" w:rsidRDefault="00194448">
      <w:pPr>
        <w:pStyle w:val="a6"/>
        <w:spacing w:after="6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обліку відвідувань пацієнтів в поліклініці (амбулаторії), диспансері, центрі первинної медико-санітарної допомоги, консультації, вдома</w:t>
      </w:r>
    </w:p>
    <w:p w:rsidR="00194448" w:rsidRPr="00F72EA1" w:rsidRDefault="00194448">
      <w:pPr>
        <w:spacing w:after="60"/>
        <w:jc w:val="center"/>
        <w:rPr>
          <w:sz w:val="20"/>
          <w:u w:val="single"/>
          <w:lang w:val="uk-UA"/>
        </w:rPr>
      </w:pPr>
      <w:r w:rsidRPr="00F72EA1">
        <w:rPr>
          <w:b/>
          <w:sz w:val="22"/>
          <w:szCs w:val="22"/>
          <w:u w:val="single"/>
          <w:lang w:val="uk-UA"/>
        </w:rPr>
        <w:t xml:space="preserve">за </w:t>
      </w:r>
      <w:r w:rsidR="00F72EA1" w:rsidRPr="008B0C46">
        <w:rPr>
          <w:b/>
          <w:sz w:val="16"/>
          <w:szCs w:val="16"/>
          <w:u w:val="single"/>
        </w:rPr>
        <w:t xml:space="preserve"> </w:t>
      </w:r>
      <w:r w:rsidR="00F72EA1" w:rsidRPr="00F72EA1">
        <w:rPr>
          <w:b/>
          <w:sz w:val="16"/>
          <w:szCs w:val="16"/>
          <w:u w:val="single"/>
          <w:lang w:val="en-US"/>
        </w:rPr>
        <w:t>IV</w:t>
      </w:r>
      <w:r w:rsidR="00F72EA1" w:rsidRPr="008B0C46">
        <w:rPr>
          <w:b/>
          <w:sz w:val="16"/>
          <w:szCs w:val="16"/>
          <w:u w:val="single"/>
        </w:rPr>
        <w:t xml:space="preserve"> </w:t>
      </w:r>
      <w:r w:rsidRPr="00F72EA1">
        <w:rPr>
          <w:b/>
          <w:sz w:val="22"/>
          <w:szCs w:val="22"/>
          <w:u w:val="single"/>
          <w:lang w:val="uk-UA"/>
        </w:rPr>
        <w:t>квартал</w:t>
      </w:r>
      <w:r w:rsidRPr="00F72EA1">
        <w:rPr>
          <w:b/>
          <w:sz w:val="22"/>
          <w:szCs w:val="22"/>
          <w:u w:val="single"/>
        </w:rPr>
        <w:t xml:space="preserve">  2024  </w:t>
      </w:r>
      <w:r w:rsidRPr="00F72EA1">
        <w:rPr>
          <w:b/>
          <w:sz w:val="22"/>
          <w:szCs w:val="22"/>
          <w:u w:val="single"/>
          <w:lang w:val="uk-UA"/>
        </w:rPr>
        <w:t>року</w:t>
      </w:r>
    </w:p>
    <w:p w:rsidR="00194448" w:rsidRDefault="00194448">
      <w:pPr>
        <w:pStyle w:val="a6"/>
        <w:ind w:firstLine="567"/>
        <w:jc w:val="left"/>
      </w:pPr>
      <w:r>
        <w:rPr>
          <w:sz w:val="20"/>
          <w:lang w:val="uk-UA"/>
        </w:rPr>
        <w:t>Таблиця 3901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0"/>
          <w:lang w:val="uk-UA"/>
        </w:rPr>
        <w:t>Стор.1  форма №  039/о</w:t>
      </w:r>
    </w:p>
    <w:tbl>
      <w:tblPr>
        <w:tblpPr w:leftFromText="180" w:rightFromText="180" w:vertAnchor="text" w:horzAnchor="margin" w:tblpXSpec="center" w:tblpY="128"/>
        <w:tblW w:w="14596" w:type="dxa"/>
        <w:tblLook w:val="04A0" w:firstRow="1" w:lastRow="0" w:firstColumn="1" w:lastColumn="0" w:noHBand="0" w:noVBand="1"/>
      </w:tblPr>
      <w:tblGrid>
        <w:gridCol w:w="3495"/>
        <w:gridCol w:w="582"/>
        <w:gridCol w:w="1999"/>
        <w:gridCol w:w="2283"/>
        <w:gridCol w:w="1843"/>
        <w:gridCol w:w="2410"/>
        <w:gridCol w:w="1984"/>
      </w:tblGrid>
      <w:tr w:rsidR="00A6043F" w:rsidRPr="00A65FC6" w:rsidTr="00A6043F">
        <w:trPr>
          <w:trHeight w:val="1146"/>
        </w:trPr>
        <w:tc>
          <w:tcPr>
            <w:tcW w:w="3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344CC7" w:rsidRDefault="00A6043F" w:rsidP="00A6043F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</w:rPr>
            </w:pPr>
            <w:r w:rsidRPr="00344CC7"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043F" w:rsidRPr="00344CC7" w:rsidRDefault="00A6043F" w:rsidP="00A6043F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44CC7"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2" w:right="-32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bCs/>
                <w:sz w:val="20"/>
                <w:szCs w:val="20"/>
              </w:rPr>
              <w:t>Кількість відвіду</w:t>
            </w:r>
            <w:r w:rsidRPr="00A478CF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A478CF"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8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 w:rsidRPr="00A478CF">
              <w:rPr>
                <w:b/>
                <w:sz w:val="20"/>
                <w:szCs w:val="20"/>
              </w:rPr>
              <w:br/>
            </w:r>
            <w:bookmarkStart w:id="2" w:name="nak_171"/>
            <w:bookmarkEnd w:id="2"/>
            <w:r w:rsidRPr="00A478CF">
              <w:rPr>
                <w:b/>
                <w:sz w:val="20"/>
                <w:szCs w:val="20"/>
              </w:rPr>
              <w:t>(із графи 1)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118" w:right="-9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bCs/>
                <w:sz w:val="20"/>
                <w:szCs w:val="20"/>
              </w:rPr>
              <w:t>Кількість відвіду</w:t>
            </w:r>
            <w:r w:rsidRPr="00A478CF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A478CF"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118" w:right="-9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 w:rsidRPr="00A478CF">
              <w:rPr>
                <w:b/>
                <w:sz w:val="20"/>
                <w:szCs w:val="20"/>
              </w:rPr>
              <w:br/>
            </w:r>
            <w:bookmarkStart w:id="3" w:name="nak_172"/>
            <w:bookmarkEnd w:id="3"/>
            <w:r w:rsidRPr="00A478CF">
              <w:rPr>
                <w:b/>
                <w:sz w:val="20"/>
                <w:szCs w:val="20"/>
              </w:rPr>
              <w:t>(із графи 3)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043F" w:rsidRPr="00A478CF" w:rsidRDefault="00A6043F" w:rsidP="00A6043F">
            <w:pPr>
              <w:ind w:left="-106" w:right="-10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A478CF"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A6043F" w:rsidRPr="00E640C7" w:rsidRDefault="00A6043F" w:rsidP="00A6043F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A6043F" w:rsidRPr="00B906A5" w:rsidTr="00A6043F">
        <w:trPr>
          <w:trHeight w:val="221"/>
        </w:trPr>
        <w:tc>
          <w:tcPr>
            <w:tcW w:w="3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8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043F" w:rsidRPr="00B906A5" w:rsidRDefault="00A6043F" w:rsidP="00A6043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043F" w:rsidRPr="00B906A5" w:rsidTr="00A6043F">
        <w:trPr>
          <w:trHeight w:val="340"/>
        </w:trPr>
        <w:tc>
          <w:tcPr>
            <w:tcW w:w="3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E640C7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567B48"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EE1955" w:rsidRDefault="00A6043F" w:rsidP="00A6043F">
            <w:pPr>
              <w:rPr>
                <w:b/>
                <w:sz w:val="18"/>
                <w:szCs w:val="18"/>
                <w:lang w:val="uk-UA"/>
              </w:rPr>
            </w:pPr>
            <w:r w:rsidRPr="00EE1955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EE1955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E1955"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ind w:left="-143" w:right="-12"/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5883391</w:t>
            </w:r>
          </w:p>
        </w:tc>
        <w:tc>
          <w:tcPr>
            <w:tcW w:w="2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1206131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113957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16779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ind w:left="-108" w:right="-35"/>
              <w:jc w:val="right"/>
              <w:rPr>
                <w:b/>
                <w:bCs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1571.50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EE1955" w:rsidRDefault="00A6043F" w:rsidP="00A6043F">
            <w:pPr>
              <w:rPr>
                <w:b/>
                <w:sz w:val="18"/>
                <w:szCs w:val="18"/>
                <w:lang w:val="uk-UA"/>
              </w:rPr>
            </w:pPr>
            <w:r w:rsidRPr="00EE1955">
              <w:rPr>
                <w:b/>
                <w:sz w:val="18"/>
                <w:szCs w:val="18"/>
                <w:lang w:val="uk-UA"/>
              </w:rPr>
              <w:t>Лікарі, усього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EE1955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E1955">
              <w:rPr>
                <w:b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ind w:left="-143" w:right="-12"/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5803540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1185967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113362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16266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ind w:left="-108" w:right="-35"/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1520.75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терапевти, усього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1712383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842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63170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383.50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у тому числі дільничні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цехової лікарської  дільниці</w:t>
            </w:r>
            <w:r>
              <w:rPr>
                <w:sz w:val="18"/>
                <w:szCs w:val="18"/>
                <w:lang w:val="uk-UA"/>
              </w:rPr>
              <w:t xml:space="preserve"> (із рядка 3)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терапевти підліткові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загальної практики-сімейної медицини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492364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23330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16739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123.00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пульмонологи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25523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1508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8.75</w:t>
            </w:r>
          </w:p>
        </w:tc>
      </w:tr>
    </w:tbl>
    <w:p w:rsidR="00194448" w:rsidRPr="00194448" w:rsidRDefault="00194448">
      <w:pPr>
        <w:pStyle w:val="a6"/>
        <w:ind w:firstLine="567"/>
        <w:jc w:val="left"/>
        <w:rPr>
          <w:sz w:val="12"/>
          <w:szCs w:val="12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20"/>
          <w:lang w:val="uk-UA"/>
        </w:rPr>
        <w:lastRenderedPageBreak/>
        <w:t>Таблиця 3901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Стор.2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1146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567" w:right="-4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184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56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567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 т.ч. пульмонологи  дитячi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1506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ревматологи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23989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кардiоревматологи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24433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24346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108802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26.75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69143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12852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17.75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гастроентерологи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12985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12842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дiєтологи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нефрологи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6981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нефрологи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ендокринологи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117967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25.75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ендокринологи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1651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алергологи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алергологи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гематологи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2534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гематологи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2534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iнфекцiонiсти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70812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22459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26.50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інфекціоністи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22558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22393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10.50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фiзiотерапевти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37988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12.25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лiкувальної фiзкультури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6697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  <w:lang w:val="uk-UA"/>
        </w:rPr>
      </w:pPr>
    </w:p>
    <w:p w:rsidR="00194448" w:rsidRDefault="00194448">
      <w:pPr>
        <w:pStyle w:val="a6"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Стор.3  форма № 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8"/>
        <w:gridCol w:w="1984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41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спортивної медицини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з функцiональної дiагностики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261032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37206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4754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67.00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хірурги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37279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37144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серцево-судиннi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торакальнi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проктологи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11581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ортопеди-травматологи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200295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47722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64.00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ортопеди-травматологи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47401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47361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урологи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69550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урологи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нейрохiрурги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нейрохірурги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анестезiологи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анестезіологи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ендоскопiсти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онкологи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30042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онкологи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20"/>
          <w:lang w:val="uk-UA"/>
        </w:rPr>
        <w:lastRenderedPageBreak/>
        <w:t>Таблиця 3901</w:t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  <w:t>Стор.4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67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радiологи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стоматологи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стоматологи дитячі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акушери-гiнекологи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455732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19145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144.25</w:t>
            </w:r>
          </w:p>
        </w:tc>
      </w:tr>
      <w:tr w:rsidR="00194448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гiнекологи дитячого та пiдлiткового вiку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18784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18745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педiатри - всього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794979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794712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14652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14652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250.75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з них, педіатри  дiльничнi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педіатри  мiських дiльниць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педiатри-неонаталоги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офтальмологи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278244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50982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67.75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офтальмологи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50700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50667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16.50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отоларингологи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300863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55691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69.50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отоларингологи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55461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55380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18.25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фтизiатри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фтизіатри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невропатологи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360306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48252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1197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85.00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неврологи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48229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48220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1197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17.75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рефлексотерапевти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lastRenderedPageBreak/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Стор.5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95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firstLine="46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психiатри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42595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4231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13.25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психіатри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3959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наркологи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психотерапевти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лiкарi-психологи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сексопатологи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дерматовенерологи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227889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16470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60.75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дерматовенерологи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16194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патологоанатоми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паталогоанатоми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бактерiологи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лiкарi-епiдемiологи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токсикологи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лiкарi-лаборанти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лаборанти-генетики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генетики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лiкарi-iмунологи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т.ч.лікарі-імунологи 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ультразвукової дiагностики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en-US"/>
        </w:rPr>
      </w:pPr>
    </w:p>
    <w:p w:rsidR="00194448" w:rsidRDefault="00194448">
      <w:pPr>
        <w:pStyle w:val="a6"/>
        <w:pageBreakBefore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lastRenderedPageBreak/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Стор.6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65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рентгенологи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83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приймального вiддiлення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загальнi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санологи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судово-психiатричнi експерти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статистики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методисти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iнтерни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iншi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34907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169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Спецiалiсти з вищою немедичною освiтою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79851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20164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50.75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rPr>
          <w:lang w:val="uk-UA"/>
        </w:rPr>
      </w:pPr>
    </w:p>
    <w:p w:rsidR="00194448" w:rsidRDefault="00194448">
      <w:pPr>
        <w:jc w:val="right"/>
        <w:rPr>
          <w:lang w:val="uk-UA"/>
        </w:rPr>
      </w:pPr>
    </w:p>
    <w:p w:rsidR="00194448" w:rsidRDefault="00194448">
      <w:pPr>
        <w:rPr>
          <w:color w:val="000000"/>
          <w:sz w:val="16"/>
          <w:szCs w:val="1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</w:t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u w:val="single"/>
                <w:lang w:val="en-US"/>
              </w:rPr>
              <w:t>29.01.2025</w:t>
            </w:r>
            <w:r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>
              <w:rPr>
                <w:sz w:val="22"/>
                <w:szCs w:val="22"/>
                <w:lang w:val="en-US"/>
              </w:rPr>
              <w:t xml:space="preserve"> ___________     </w:t>
            </w:r>
            <w:r>
              <w:rPr>
                <w:b/>
                <w:sz w:val="22"/>
                <w:szCs w:val="22"/>
                <w:u w:val="single"/>
                <w:lang w:val="uk-UA"/>
              </w:rPr>
              <w:t>Віктор ЯРМОЛЮК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Виконавець _____________  </w:t>
            </w:r>
            <w:r>
              <w:rPr>
                <w:sz w:val="22"/>
                <w:szCs w:val="22"/>
                <w:u w:val="single"/>
                <w:lang w:val="uk-UA"/>
              </w:rPr>
              <w:t>Олена ПШЕНЯНИК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 w:rsidTr="00147048">
        <w:trPr>
          <w:cantSplit/>
          <w:trHeight w:val="80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 w:rsidP="00147048">
            <w:pPr>
              <w:rPr>
                <w:sz w:val="22"/>
                <w:szCs w:val="22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            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en-US"/>
        </w:rPr>
      </w:pPr>
    </w:p>
    <w:p w:rsidR="00194448" w:rsidRDefault="00194448">
      <w:pPr>
        <w:jc w:val="right"/>
        <w:rPr>
          <w:lang w:val="uk-UA"/>
        </w:rPr>
      </w:pPr>
    </w:p>
    <w:p w:rsidR="00194448" w:rsidRDefault="00194448">
      <w:pPr>
        <w:pageBreakBefore/>
        <w:jc w:val="right"/>
        <w:rPr>
          <w:sz w:val="8"/>
          <w:szCs w:val="8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Pr="00B675E8" w:rsidRDefault="00194448">
            <w:pPr>
              <w:rPr>
                <w:sz w:val="18"/>
                <w:szCs w:val="18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   </w:t>
            </w:r>
            <w:r w:rsidRPr="00B675E8">
              <w:rPr>
                <w:sz w:val="18"/>
                <w:szCs w:val="18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Pr="00B675E8" w:rsidRDefault="00194448">
            <w:pPr>
              <w:rPr>
                <w:spacing w:val="30"/>
                <w:sz w:val="18"/>
                <w:szCs w:val="18"/>
                <w:lang w:val="en-US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   </w:t>
            </w:r>
            <w:r w:rsidRPr="00B675E8">
              <w:rPr>
                <w:sz w:val="18"/>
                <w:szCs w:val="18"/>
              </w:rPr>
              <w:t xml:space="preserve">Код закладу за </w:t>
            </w:r>
            <w:r w:rsidRPr="00B675E8">
              <w:rPr>
                <w:sz w:val="18"/>
                <w:szCs w:val="18"/>
                <w:lang w:val="uk-UA"/>
              </w:rPr>
              <w:t>ЄДР</w:t>
            </w:r>
            <w:r w:rsidRPr="00B675E8">
              <w:rPr>
                <w:sz w:val="18"/>
                <w:szCs w:val="18"/>
              </w:rPr>
              <w:t>ПО</w:t>
            </w:r>
            <w:r w:rsidRPr="00B675E8">
              <w:rPr>
                <w:sz w:val="18"/>
                <w:szCs w:val="18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158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9"/>
        <w:gridCol w:w="5043"/>
        <w:gridCol w:w="343"/>
        <w:gridCol w:w="567"/>
        <w:gridCol w:w="425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653"/>
      </w:tblGrid>
      <w:tr w:rsidR="00194448" w:rsidTr="005B6261">
        <w:trPr>
          <w:cantSplit/>
          <w:trHeight w:val="230"/>
        </w:trPr>
        <w:tc>
          <w:tcPr>
            <w:tcW w:w="46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675E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 w:rsidRPr="00B675E8">
              <w:rPr>
                <w:b/>
                <w:sz w:val="18"/>
                <w:szCs w:val="18"/>
                <w:lang w:val="uk-UA"/>
              </w:rPr>
              <w:t>Міністерство охорони здоров</w:t>
            </w:r>
            <w:r w:rsidRPr="00B675E8">
              <w:rPr>
                <w:b/>
                <w:sz w:val="18"/>
                <w:szCs w:val="18"/>
              </w:rPr>
              <w:t>’</w:t>
            </w:r>
            <w:r w:rsidRPr="00B675E8">
              <w:rPr>
                <w:b/>
                <w:sz w:val="18"/>
                <w:szCs w:val="18"/>
                <w:lang w:val="uk-UA"/>
              </w:rPr>
              <w:t>я України</w:t>
            </w:r>
          </w:p>
        </w:tc>
        <w:tc>
          <w:tcPr>
            <w:tcW w:w="50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Область:</w:t>
            </w:r>
            <w:r>
              <w:rPr>
                <w:sz w:val="20"/>
                <w:szCs w:val="20"/>
                <w:lang w:val="uk-UA"/>
              </w:rPr>
              <w:t xml:space="preserve">  </w:t>
            </w:r>
            <w:r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Pr="006149BD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Група: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6149BD">
              <w:rPr>
                <w:b/>
                <w:sz w:val="18"/>
                <w:szCs w:val="18"/>
                <w:lang w:val="uk-UA"/>
              </w:rPr>
              <w:t>6. Харківський район</w:t>
            </w:r>
          </w:p>
          <w:p w:rsidR="00194448" w:rsidRPr="006149BD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Територія: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Pr="006149BD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Pr="006149BD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 w:rsidRPr="00B675E8">
              <w:rPr>
                <w:sz w:val="16"/>
                <w:szCs w:val="16"/>
                <w:lang w:val="uk-UA"/>
              </w:rPr>
              <w:t>Підрозділ: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6154" w:type="dxa"/>
            <w:gridSpan w:val="20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 w:rsidTr="00B675E8">
        <w:trPr>
          <w:cantSplit/>
          <w:trHeight w:val="9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462" w:type="dxa"/>
            <w:gridSpan w:val="4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456" w:type="dxa"/>
            <w:gridSpan w:val="5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 w:rsidTr="005B6261">
        <w:trPr>
          <w:cantSplit/>
          <w:trHeight w:val="85"/>
        </w:trPr>
        <w:tc>
          <w:tcPr>
            <w:tcW w:w="46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Найменування закладу   </w:t>
            </w:r>
            <w:r w:rsidRPr="00B675E8">
              <w:rPr>
                <w:b/>
                <w:sz w:val="18"/>
                <w:szCs w:val="18"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8"/>
                <w:szCs w:val="8"/>
                <w:lang w:val="uk-UA"/>
              </w:rPr>
            </w:pPr>
          </w:p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Адреса: </w:t>
            </w:r>
            <w:r w:rsidRPr="00B675E8">
              <w:rPr>
                <w:b/>
                <w:sz w:val="18"/>
                <w:szCs w:val="18"/>
                <w:lang w:val="uk-UA"/>
              </w:rPr>
              <w:t>м. Харків, вул. Сумська,64</w:t>
            </w:r>
          </w:p>
          <w:p w:rsidR="00194448" w:rsidRDefault="00194448">
            <w:pPr>
              <w:rPr>
                <w:sz w:val="8"/>
                <w:szCs w:val="8"/>
                <w:lang w:val="uk-UA"/>
              </w:rPr>
            </w:pPr>
          </w:p>
          <w:p w:rsidR="00194448" w:rsidRPr="00B675E8" w:rsidRDefault="00194448">
            <w:pPr>
              <w:rPr>
                <w:sz w:val="18"/>
                <w:szCs w:val="18"/>
              </w:rPr>
            </w:pPr>
            <w:r w:rsidRPr="00B675E8">
              <w:rPr>
                <w:sz w:val="18"/>
                <w:szCs w:val="18"/>
              </w:rPr>
              <w:t xml:space="preserve">Код закладу за </w:t>
            </w:r>
            <w:r w:rsidRPr="00B675E8">
              <w:rPr>
                <w:sz w:val="18"/>
                <w:szCs w:val="18"/>
                <w:lang w:val="uk-UA"/>
              </w:rPr>
              <w:t>ЄДР</w:t>
            </w:r>
            <w:r w:rsidRPr="00B675E8">
              <w:rPr>
                <w:sz w:val="18"/>
                <w:szCs w:val="18"/>
              </w:rPr>
              <w:t>ПО</w:t>
            </w:r>
            <w:r w:rsidRPr="00B675E8">
              <w:rPr>
                <w:sz w:val="18"/>
                <w:szCs w:val="18"/>
                <w:lang w:val="uk-UA"/>
              </w:rPr>
              <w:t xml:space="preserve">У: </w:t>
            </w:r>
          </w:p>
          <w:p w:rsidR="00194448" w:rsidRDefault="0019444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 w:rsidTr="005B6261">
        <w:trPr>
          <w:cantSplit/>
          <w:trHeight w:val="276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 w:rsidTr="005B6261">
        <w:trPr>
          <w:cantSplit/>
          <w:trHeight w:val="4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 w:rsidTr="005B6261">
        <w:trPr>
          <w:cantSplit/>
          <w:trHeight w:val="14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343" w:type="dxa"/>
            <w:tcBorders>
              <w:left w:val="single" w:sz="12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42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3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4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42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653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 w:rsidTr="005B6261">
        <w:trPr>
          <w:cantSplit/>
          <w:trHeight w:val="9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4"/>
          <w:szCs w:val="4"/>
          <w:lang w:val="uk-UA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8"/>
          <w:szCs w:val="18"/>
          <w:lang w:val="uk-UA"/>
        </w:rPr>
      </w:pPr>
      <w:r>
        <w:rPr>
          <w:sz w:val="16"/>
          <w:szCs w:val="16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(серед дітей до 14  років включно)</w:t>
      </w:r>
    </w:p>
    <w:p w:rsidR="00147048" w:rsidRPr="00147048" w:rsidRDefault="00147048" w:rsidP="00147048">
      <w:pPr>
        <w:spacing w:after="60"/>
        <w:jc w:val="center"/>
        <w:rPr>
          <w:b/>
          <w:sz w:val="20"/>
          <w:szCs w:val="22"/>
          <w:u w:val="single"/>
          <w:lang w:val="en-US"/>
        </w:rPr>
      </w:pPr>
      <w:r w:rsidRPr="00147048">
        <w:rPr>
          <w:b/>
          <w:sz w:val="20"/>
          <w:szCs w:val="22"/>
          <w:u w:val="single"/>
          <w:lang w:val="uk-UA"/>
        </w:rPr>
        <w:t xml:space="preserve">за </w:t>
      </w:r>
      <w:r w:rsidRPr="00147048">
        <w:rPr>
          <w:b/>
          <w:sz w:val="14"/>
          <w:szCs w:val="16"/>
          <w:u w:val="single"/>
          <w:lang w:val="en-US"/>
        </w:rPr>
        <w:t xml:space="preserve"> IV </w:t>
      </w:r>
      <w:r w:rsidRPr="00147048">
        <w:rPr>
          <w:b/>
          <w:sz w:val="20"/>
          <w:szCs w:val="22"/>
          <w:u w:val="single"/>
          <w:lang w:val="uk-UA"/>
        </w:rPr>
        <w:t>квартал</w:t>
      </w:r>
      <w:r w:rsidRPr="00147048">
        <w:rPr>
          <w:b/>
          <w:sz w:val="20"/>
          <w:szCs w:val="22"/>
          <w:u w:val="single"/>
        </w:rPr>
        <w:t xml:space="preserve">  2024  </w:t>
      </w:r>
      <w:r w:rsidRPr="00147048">
        <w:rPr>
          <w:b/>
          <w:sz w:val="20"/>
          <w:szCs w:val="22"/>
          <w:u w:val="single"/>
          <w:lang w:val="uk-UA"/>
        </w:rPr>
        <w:t>року</w:t>
      </w:r>
    </w:p>
    <w:p w:rsidR="00147048" w:rsidRPr="00147048" w:rsidRDefault="00147048" w:rsidP="00147048">
      <w:pPr>
        <w:spacing w:after="60"/>
        <w:jc w:val="center"/>
        <w:rPr>
          <w:sz w:val="20"/>
          <w:u w:val="single"/>
          <w:lang w:val="en-US"/>
        </w:rPr>
      </w:pPr>
    </w:p>
    <w:tbl>
      <w:tblPr>
        <w:tblW w:w="1587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80"/>
        <w:gridCol w:w="753"/>
        <w:gridCol w:w="1500"/>
        <w:gridCol w:w="803"/>
        <w:gridCol w:w="816"/>
        <w:gridCol w:w="802"/>
        <w:gridCol w:w="896"/>
        <w:gridCol w:w="867"/>
        <w:gridCol w:w="894"/>
        <w:gridCol w:w="802"/>
        <w:gridCol w:w="802"/>
        <w:gridCol w:w="554"/>
        <w:gridCol w:w="554"/>
        <w:gridCol w:w="1147"/>
      </w:tblGrid>
      <w:tr w:rsidR="00194448" w:rsidTr="00E67CDA">
        <w:trPr>
          <w:trHeight w:hRule="exact" w:val="911"/>
        </w:trPr>
        <w:tc>
          <w:tcPr>
            <w:tcW w:w="46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6"/>
                <w:szCs w:val="16"/>
              </w:rPr>
            </w:pPr>
          </w:p>
          <w:p w:rsidR="00194448" w:rsidRDefault="00194448">
            <w:pPr>
              <w:rPr>
                <w:b/>
                <w:sz w:val="15"/>
                <w:szCs w:val="15"/>
              </w:rPr>
            </w:pPr>
          </w:p>
        </w:tc>
        <w:tc>
          <w:tcPr>
            <w:tcW w:w="75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</w:rPr>
            </w:pPr>
          </w:p>
          <w:p w:rsidR="00194448" w:rsidRDefault="00194448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5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5"/>
                <w:szCs w:val="15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00"/>
                <w:spacing w:val="-3"/>
                <w:sz w:val="15"/>
                <w:szCs w:val="15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31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 xml:space="preserve">Зареєстровано захворювань,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всього, у віці:</w:t>
            </w:r>
          </w:p>
        </w:tc>
        <w:tc>
          <w:tcPr>
            <w:tcW w:w="33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216"/>
              <w:jc w:val="center"/>
              <w:rPr>
                <w:b/>
                <w:color w:val="000000"/>
                <w:spacing w:val="-2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в тому числі, вперше в житті, у віці:</w:t>
            </w:r>
          </w:p>
        </w:tc>
        <w:tc>
          <w:tcPr>
            <w:tcW w:w="11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 xml:space="preserve">Число померлих з </w:t>
            </w: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t>основної при</w:t>
            </w: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pacing w:val="-3"/>
                <w:sz w:val="15"/>
                <w:szCs w:val="15"/>
                <w:lang w:val="uk-UA"/>
              </w:rPr>
              <w:t>чини смерті</w:t>
            </w:r>
          </w:p>
        </w:tc>
        <w:tc>
          <w:tcPr>
            <w:tcW w:w="11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</w:pPr>
            <w:r>
              <w:rPr>
                <w:b/>
                <w:sz w:val="15"/>
                <w:szCs w:val="15"/>
                <w:lang w:val="uk-UA"/>
              </w:rPr>
              <w:t>Перебувають під диспансерним наглядом на кінець звітного року</w:t>
            </w:r>
          </w:p>
        </w:tc>
      </w:tr>
      <w:tr w:rsidR="00194448" w:rsidTr="00E67CDA">
        <w:trPr>
          <w:trHeight w:hRule="exact" w:val="652"/>
        </w:trPr>
        <w:tc>
          <w:tcPr>
            <w:tcW w:w="46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napToGrid w:val="0"/>
            </w:pPr>
          </w:p>
        </w:tc>
        <w:tc>
          <w:tcPr>
            <w:tcW w:w="15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0"/>
                <w:sz w:val="15"/>
                <w:szCs w:val="15"/>
                <w:lang w:val="uk-UA"/>
              </w:rPr>
              <w:t>0-14 років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</w:t>
            </w:r>
          </w:p>
          <w:p w:rsidR="00194448" w:rsidRDefault="00194448">
            <w:pPr>
              <w:shd w:val="clear" w:color="auto" w:fill="FFFFFF"/>
              <w:spacing w:line="158" w:lineRule="exact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у хлоп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 xml:space="preserve">0-6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7-14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0-14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</w:t>
            </w:r>
          </w:p>
          <w:p w:rsidR="00194448" w:rsidRDefault="00194448">
            <w:pPr>
              <w:shd w:val="clear" w:color="auto" w:fill="FFFFFF"/>
              <w:spacing w:line="158" w:lineRule="exact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у хлоп</w:t>
            </w: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 xml:space="preserve">0-6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7-14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right="5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0-14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 у</w:t>
            </w:r>
          </w:p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color w:val="000000"/>
                <w:spacing w:val="-1"/>
                <w:w w:val="135"/>
                <w:sz w:val="9"/>
                <w:szCs w:val="9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хлоп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114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color w:val="000000"/>
                <w:spacing w:val="-1"/>
                <w:w w:val="135"/>
                <w:sz w:val="9"/>
                <w:szCs w:val="9"/>
                <w:lang w:val="uk-UA"/>
              </w:rPr>
            </w:pPr>
          </w:p>
        </w:tc>
      </w:tr>
      <w:tr w:rsidR="00194448" w:rsidTr="00E67CDA">
        <w:trPr>
          <w:trHeight w:hRule="exact" w:val="203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А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left="120"/>
              <w:jc w:val="center"/>
              <w:rPr>
                <w:b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Б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sz w:val="14"/>
                <w:szCs w:val="14"/>
                <w:lang w:val="uk-UA"/>
              </w:rPr>
              <w:t>В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3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4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5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8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9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10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sz w:val="14"/>
                <w:szCs w:val="14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11</w:t>
            </w:r>
          </w:p>
        </w:tc>
      </w:tr>
      <w:tr w:rsidR="00194448" w:rsidTr="00B675E8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4"/>
                <w:sz w:val="16"/>
                <w:szCs w:val="16"/>
                <w:lang w:val="uk-UA"/>
              </w:rPr>
              <w:t>Всі хвороби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82"/>
              <w:jc w:val="center"/>
              <w:rPr>
                <w:b/>
                <w:color w:val="000000"/>
                <w:spacing w:val="-7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1.0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7"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153067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78380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68614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84453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116167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59712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56829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59338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40234</w:t>
            </w:r>
          </w:p>
        </w:tc>
      </w:tr>
      <w:tr w:rsidR="00194448" w:rsidTr="00E67CDA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spacing w:line="154" w:lineRule="exact"/>
              <w:ind w:left="10" w:right="643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3"/>
                <w:sz w:val="16"/>
                <w:szCs w:val="16"/>
                <w:lang w:val="uk-UA"/>
              </w:rPr>
              <w:t xml:space="preserve">в тому числі: </w:t>
            </w:r>
          </w:p>
          <w:p w:rsidR="00194448" w:rsidRPr="006149BD" w:rsidRDefault="00194448">
            <w:pPr>
              <w:shd w:val="clear" w:color="auto" w:fill="FFFFFF"/>
              <w:spacing w:line="154" w:lineRule="exact"/>
              <w:ind w:left="10" w:right="643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Деякі інфекційні та паразитарні хвороби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9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2.0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9"/>
                <w:sz w:val="16"/>
                <w:szCs w:val="16"/>
                <w:lang w:val="uk-UA"/>
              </w:rPr>
              <w:t>А00-В99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3996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2011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1880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2116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3743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1889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1777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1966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253</w:t>
            </w:r>
          </w:p>
        </w:tc>
      </w:tr>
      <w:tr w:rsidR="00194448" w:rsidTr="00E67CDA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2.</w:t>
            </w:r>
            <w:r w:rsidRPr="006149BD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194448" w:rsidTr="00C67249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6149BD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5"/>
                <w:sz w:val="16"/>
                <w:szCs w:val="16"/>
                <w:lang w:val="en-US"/>
              </w:rPr>
              <w:t>B18.2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E67CDA" w:rsidTr="006149BD">
        <w:trPr>
          <w:trHeight w:hRule="exact" w:val="284"/>
        </w:trPr>
        <w:tc>
          <w:tcPr>
            <w:tcW w:w="4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67CDA" w:rsidRPr="006149BD" w:rsidRDefault="00E67CDA" w:rsidP="00550B5D">
            <w:pPr>
              <w:rPr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E67CDA" w:rsidTr="006149BD">
        <w:trPr>
          <w:trHeight w:hRule="exact" w:val="284"/>
        </w:trPr>
        <w:tc>
          <w:tcPr>
            <w:tcW w:w="46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E67CDA" w:rsidRPr="006149BD" w:rsidRDefault="00E67CDA" w:rsidP="00550B5D">
            <w:pPr>
              <w:rPr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не ідентифікований 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 w:rsidP="00B675E8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U07.</w:t>
            </w:r>
            <w:r w:rsidR="00B675E8"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E67CDA" w:rsidTr="00C67249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Новоутворення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5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3.0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С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en-US"/>
              </w:rPr>
              <w:t>00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-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48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1154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558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596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509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252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802</w:t>
            </w:r>
          </w:p>
        </w:tc>
      </w:tr>
      <w:tr w:rsidR="00E67CDA" w:rsidTr="00C67249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spacing w:line="154" w:lineRule="exact"/>
              <w:ind w:left="10" w:right="1114"/>
              <w:rPr>
                <w:color w:val="000000"/>
                <w:spacing w:val="-2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>з</w:t>
            </w:r>
            <w:r w:rsidRPr="006149BD">
              <w:rPr>
                <w:color w:val="000000"/>
                <w:spacing w:val="7"/>
                <w:sz w:val="16"/>
                <w:szCs w:val="16"/>
              </w:rPr>
              <w:t xml:space="preserve"> 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 xml:space="preserve">них, </w:t>
            </w:r>
          </w:p>
          <w:p w:rsidR="00E67CDA" w:rsidRPr="006149BD" w:rsidRDefault="00E67CDA">
            <w:pPr>
              <w:shd w:val="clear" w:color="auto" w:fill="FFFFFF"/>
              <w:tabs>
                <w:tab w:val="left" w:pos="3599"/>
              </w:tabs>
              <w:spacing w:line="154" w:lineRule="exact"/>
              <w:ind w:left="10" w:right="-47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доброякісні новоутворення:                 шкіри</w:t>
            </w:r>
            <w:r w:rsidRPr="006149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pacing w:val="7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3.2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spacing w:line="154" w:lineRule="exact"/>
              <w:ind w:left="125" w:right="125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7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>22.</w:t>
            </w:r>
            <w:r w:rsidRPr="006149BD">
              <w:rPr>
                <w:color w:val="000000"/>
                <w:spacing w:val="7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 xml:space="preserve">23 </w:t>
            </w:r>
            <w:r w:rsidRPr="006149BD">
              <w:rPr>
                <w:color w:val="000000"/>
                <w:spacing w:val="4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4"/>
                <w:sz w:val="16"/>
                <w:szCs w:val="16"/>
                <w:lang w:val="uk-UA"/>
              </w:rPr>
              <w:t xml:space="preserve">28.0, </w:t>
            </w:r>
            <w:r w:rsidRPr="006149BD">
              <w:rPr>
                <w:color w:val="000000"/>
                <w:spacing w:val="8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8"/>
                <w:sz w:val="16"/>
                <w:szCs w:val="16"/>
                <w:lang w:val="uk-UA"/>
              </w:rPr>
              <w:t>29.0,2,4</w:t>
            </w:r>
            <w:r w:rsidRPr="006149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 xml:space="preserve">                                                                  яєчника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3.4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z w:val="16"/>
                <w:szCs w:val="16"/>
                <w:lang w:val="uk-UA"/>
              </w:rPr>
              <w:t>27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E67CDA" w:rsidTr="00B675E8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Хвороби крові, кровотворних органів та окремі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  <w:r w:rsidRPr="006149BD">
              <w:rPr>
                <w:b/>
                <w:sz w:val="16"/>
                <w:szCs w:val="16"/>
                <w:lang w:val="uk-UA"/>
              </w:rPr>
              <w:t>порушення з залученням імунного механізму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4.0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50-</w:t>
            </w:r>
            <w:r w:rsidRPr="006149BD">
              <w:rPr>
                <w:b/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89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3167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1514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1876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1291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1607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1056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551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2802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pacing w:val="-10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>з них: анемії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pacing w:val="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10"/>
                <w:sz w:val="16"/>
                <w:szCs w:val="16"/>
                <w:lang w:val="uk-UA"/>
              </w:rPr>
              <w:t>4</w:t>
            </w:r>
            <w:r w:rsidRPr="006149BD">
              <w:rPr>
                <w:color w:val="000000"/>
                <w:spacing w:val="-10"/>
                <w:sz w:val="16"/>
                <w:szCs w:val="16"/>
              </w:rPr>
              <w:t>.</w:t>
            </w:r>
            <w:r w:rsidRPr="006149BD">
              <w:rPr>
                <w:color w:val="000000"/>
                <w:spacing w:val="-10"/>
                <w:sz w:val="16"/>
                <w:szCs w:val="16"/>
                <w:lang w:val="uk-UA"/>
              </w:rPr>
              <w:t>1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5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5"/>
                <w:sz w:val="16"/>
                <w:szCs w:val="16"/>
                <w:lang w:val="uk-UA"/>
              </w:rPr>
              <w:t>50-</w:t>
            </w:r>
            <w:r w:rsidRPr="006149BD">
              <w:rPr>
                <w:color w:val="000000"/>
                <w:spacing w:val="5"/>
                <w:sz w:val="16"/>
                <w:szCs w:val="16"/>
                <w:lang w:val="en-US"/>
              </w:rPr>
              <w:t>D6</w:t>
            </w:r>
            <w:r w:rsidRPr="006149BD">
              <w:rPr>
                <w:color w:val="000000"/>
                <w:spacing w:val="5"/>
                <w:sz w:val="16"/>
                <w:szCs w:val="16"/>
                <w:lang w:val="uk-UA"/>
              </w:rPr>
              <w:t>4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2973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1824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1149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1568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2646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  <w:lang w:val="uk-UA"/>
              </w:rPr>
              <w:t>в тому числі, залізодефіцитні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sz w:val="16"/>
                <w:szCs w:val="16"/>
              </w:rPr>
              <w:t>4.</w:t>
            </w:r>
            <w:r w:rsidRPr="006149BD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z w:val="16"/>
                <w:szCs w:val="16"/>
                <w:lang w:val="uk-UA"/>
              </w:rPr>
              <w:t>50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1345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519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2495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>апластичні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pacing w:val="-13"/>
                <w:sz w:val="16"/>
                <w:szCs w:val="16"/>
                <w:lang w:val="en-US"/>
              </w:rPr>
            </w:pPr>
            <w:r w:rsidRPr="006149BD">
              <w:rPr>
                <w:sz w:val="16"/>
                <w:szCs w:val="16"/>
                <w:lang w:val="uk-UA"/>
              </w:rPr>
              <w:t>4.3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13"/>
                <w:sz w:val="16"/>
                <w:szCs w:val="16"/>
                <w:lang w:val="en-US"/>
              </w:rPr>
              <w:t>D60, D61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E67CDA" w:rsidTr="009B3FA6">
        <w:trPr>
          <w:trHeight w:hRule="exact" w:val="45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порушення згортання крові, інші хвороби</w:t>
            </w:r>
            <w:r w:rsidRPr="006149BD">
              <w:rPr>
                <w:sz w:val="16"/>
                <w:szCs w:val="16"/>
              </w:rPr>
              <w:t xml:space="preserve"> </w:t>
            </w:r>
            <w:r w:rsidRPr="006149BD">
              <w:rPr>
                <w:sz w:val="16"/>
                <w:szCs w:val="16"/>
                <w:lang w:val="uk-UA"/>
              </w:rPr>
              <w:t>крові і кровотворних органів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4.4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D65-D76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pacing w:val="-1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en-US"/>
              </w:rPr>
              <w:t xml:space="preserve">         гемофилія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1"/>
                <w:sz w:val="16"/>
                <w:szCs w:val="16"/>
                <w:lang w:val="uk-UA"/>
              </w:rPr>
              <w:t>4.</w:t>
            </w:r>
            <w:r w:rsidRPr="006149BD">
              <w:rPr>
                <w:color w:val="000000"/>
                <w:spacing w:val="-1"/>
                <w:sz w:val="16"/>
                <w:szCs w:val="16"/>
                <w:lang w:val="en-US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en-US"/>
              </w:rPr>
              <w:t>D66-D68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1114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стор.2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35"/>
        <w:gridCol w:w="696"/>
        <w:gridCol w:w="1228"/>
        <w:gridCol w:w="850"/>
        <w:gridCol w:w="850"/>
        <w:gridCol w:w="849"/>
        <w:gridCol w:w="849"/>
        <w:gridCol w:w="849"/>
        <w:gridCol w:w="849"/>
        <w:gridCol w:w="849"/>
        <w:gridCol w:w="849"/>
        <w:gridCol w:w="849"/>
        <w:gridCol w:w="849"/>
        <w:gridCol w:w="879"/>
      </w:tblGrid>
      <w:tr w:rsidR="00194448">
        <w:trPr>
          <w:trHeight w:hRule="exact" w:val="374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hRule="exact" w:val="567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  <w:lang w:val="uk-UA"/>
              </w:rPr>
              <w:t xml:space="preserve">в т.ч. </w:t>
            </w:r>
            <w:r>
              <w:rPr>
                <w:sz w:val="18"/>
                <w:szCs w:val="18"/>
              </w:rPr>
              <w:t>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4.6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D66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D6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.0,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68.1, 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.4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7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.2,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.8,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68.9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деякі порушення з залученням імунного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механізму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2"/>
              <w:jc w:val="center"/>
              <w:rPr>
                <w:color w:val="000000"/>
                <w:spacing w:val="9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4.8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9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9"/>
                <w:sz w:val="18"/>
                <w:szCs w:val="18"/>
                <w:lang w:val="uk-UA"/>
              </w:rPr>
              <w:t>80-</w:t>
            </w:r>
            <w:r>
              <w:rPr>
                <w:color w:val="000000"/>
                <w:spacing w:val="9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9"/>
                <w:sz w:val="18"/>
                <w:szCs w:val="18"/>
                <w:lang w:val="uk-UA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саркоідоз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інші порушення з залученням імунного механізму, не класифіковані в інших рубриках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4.11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510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5.0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2994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1385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2157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440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331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2519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pacing w:val="-19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з них: дифузний зоб І ступеня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9"/>
                <w:sz w:val="18"/>
                <w:szCs w:val="18"/>
                <w:lang w:val="uk-UA"/>
              </w:rPr>
              <w:t>5.1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Е01.0, Е04.0(І)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дифузний зоб ІІ-ІІІ ступеня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2" w:lineRule="exact"/>
              <w:ind w:left="10" w:right="331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 xml:space="preserve">набутий гіпотиреоз та інші форми гіпотиреозу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4" w:lineRule="exact"/>
              <w:ind w:right="19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вузловий зоб (ендемічний і нетоксичний)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Е01.1.2</w:t>
            </w:r>
            <w:r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uk-UA"/>
              </w:rPr>
              <w:t>Е04.1.2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тиреотоксикоз (гіпертиреоз)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тиреоідити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інші хвороби щитовидної залози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5.7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1"/>
                <w:sz w:val="18"/>
                <w:szCs w:val="18"/>
                <w:lang w:val="uk-UA"/>
              </w:rPr>
              <w:t>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12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цукровий діабет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Е10-Е14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інсулінозалежний  цукровий дiабет I тип</w:t>
            </w:r>
            <w:r>
              <w:rPr>
                <w:sz w:val="18"/>
                <w:szCs w:val="18"/>
                <w:lang w:val="uk-UA"/>
              </w:rPr>
              <w:t>у</w:t>
            </w:r>
            <w:r>
              <w:rPr>
                <w:sz w:val="18"/>
                <w:szCs w:val="18"/>
              </w:rPr>
              <w:t xml:space="preserve"> E10</w:t>
            </w:r>
            <w:r>
              <w:rPr>
                <w:sz w:val="18"/>
                <w:szCs w:val="18"/>
                <w:lang w:val="uk-UA"/>
              </w:rPr>
              <w:t xml:space="preserve">.Х, </w:t>
            </w:r>
          </w:p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</w:t>
            </w:r>
            <w:r>
              <w:rPr>
                <w:sz w:val="18"/>
                <w:szCs w:val="18"/>
                <w:lang w:val="uk-UA"/>
              </w:rPr>
              <w:t xml:space="preserve">2.Х  частина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(із рядка5.8)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</w:t>
            </w:r>
            <w:r>
              <w:rPr>
                <w:sz w:val="18"/>
                <w:szCs w:val="18"/>
                <w:lang w:val="uk-UA"/>
              </w:rPr>
              <w:t>.Х,</w:t>
            </w:r>
            <w:r>
              <w:rPr>
                <w:sz w:val="18"/>
                <w:szCs w:val="18"/>
              </w:rPr>
              <w:t xml:space="preserve"> 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Е12.Х</w:t>
            </w:r>
            <w:r>
              <w:rPr>
                <w:sz w:val="16"/>
                <w:szCs w:val="16"/>
                <w:lang w:val="uk-UA"/>
              </w:rPr>
              <w:t xml:space="preserve"> част.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кількість хворих на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ускладненнями (із р.5.8)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10.0-8 -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14.0-8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з них: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ура</w:t>
            </w:r>
            <w:r>
              <w:rPr>
                <w:sz w:val="18"/>
                <w:szCs w:val="18"/>
              </w:rPr>
              <w:t>женням нирок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E10.2-E14.2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катаракта </w:t>
            </w:r>
            <w:r>
              <w:rPr>
                <w:sz w:val="18"/>
                <w:szCs w:val="18"/>
                <w:lang w:val="uk-UA"/>
              </w:rPr>
              <w:t xml:space="preserve">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E10.3-E14.3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ретинопатія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E10.3-E14.3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гангрена</w:t>
            </w:r>
            <w:r>
              <w:rPr>
                <w:sz w:val="18"/>
                <w:szCs w:val="18"/>
                <w:lang w:val="uk-UA"/>
              </w:rPr>
              <w:t xml:space="preserve">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E10.5-E14.5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інсулінозалежний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X</w:t>
            </w:r>
            <w:r>
              <w:rPr>
                <w:sz w:val="18"/>
                <w:szCs w:val="18"/>
                <w:lang w:val="uk-UA"/>
              </w:rPr>
              <w:t xml:space="preserve"> (із р.5.9)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5.18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</w:t>
            </w:r>
            <w:r>
              <w:rPr>
                <w:sz w:val="18"/>
                <w:szCs w:val="18"/>
                <w:lang w:val="en-US"/>
              </w:rPr>
              <w:t>.X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 xml:space="preserve"> типу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комою (гостра хвороба)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5.19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E10.0-E14.0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кетоацидозом (гостра хвороба)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5.20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E10.1-E14.1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ураженням очей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E10.3-E14.3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0934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стор.З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51"/>
        <w:gridCol w:w="750"/>
        <w:gridCol w:w="1264"/>
        <w:gridCol w:w="817"/>
        <w:gridCol w:w="817"/>
        <w:gridCol w:w="817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63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неврологічними ускладненнями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10.4-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цукр.д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10.5-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іншими уточненими ускладненнями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  <w:lang w:val="uk-UA"/>
              </w:rPr>
              <w:t>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множинними ускладненнями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10.7-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з неуточненими ускладненнями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10.8-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без ускладнень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10.9-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нецукровий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23.2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недостатність харчування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5.29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Е40-Е46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недостаточність вітаміну 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5.30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недостаточність інших вітамінів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</w:t>
            </w:r>
            <w:r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51-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</w:tr>
      <w:tr w:rsidR="00194448">
        <w:trPr>
          <w:trHeight w:hRule="exact" w:val="546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наслідки недостатнього харчування та недостатності інших поживних речовин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5.32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5"/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Е</w:t>
            </w:r>
            <w:r>
              <w:rPr>
                <w:color w:val="000000"/>
                <w:sz w:val="18"/>
                <w:szCs w:val="18"/>
                <w:lang w:val="en-US"/>
              </w:rPr>
              <w:t>66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післяопераційний гіпотиреоз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Е89.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3"/>
                <w:sz w:val="18"/>
                <w:szCs w:val="18"/>
                <w:lang w:val="uk-UA"/>
              </w:rPr>
              <w:t>Розлади психіки і поведінки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2"/>
                <w:sz w:val="18"/>
                <w:szCs w:val="18"/>
                <w:lang w:val="en-US"/>
              </w:rPr>
              <w:t>F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00-</w:t>
            </w:r>
            <w:r>
              <w:rPr>
                <w:b/>
                <w:color w:val="000000"/>
                <w:spacing w:val="2"/>
                <w:sz w:val="18"/>
                <w:szCs w:val="18"/>
                <w:lang w:val="en-US"/>
              </w:rPr>
              <w:t>F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99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3031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2132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1793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1238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668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429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342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326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2902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Хвороби нервової системи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8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8"/>
                <w:sz w:val="18"/>
                <w:szCs w:val="18"/>
                <w:lang w:val="en-US"/>
              </w:rPr>
              <w:t>G</w:t>
            </w:r>
            <w:r>
              <w:rPr>
                <w:b/>
                <w:color w:val="000000"/>
                <w:spacing w:val="-8"/>
                <w:sz w:val="18"/>
                <w:szCs w:val="18"/>
                <w:lang w:val="uk-UA"/>
              </w:rPr>
              <w:t>00-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 xml:space="preserve">G99 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8644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4829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4094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4550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4139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2174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2150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1989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2869</w:t>
            </w:r>
          </w:p>
        </w:tc>
      </w:tr>
      <w:tr w:rsidR="00194448">
        <w:trPr>
          <w:trHeight w:hRule="exact" w:val="737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з них: запальні хвороби ЦНС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7.1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2" w:right="108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00,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03,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06,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О8,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О</w:t>
            </w: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розсіяний склероз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G35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hRule="exact" w:val="284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епілепсія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-8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8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pacing w:val="-8"/>
                <w:sz w:val="18"/>
                <w:szCs w:val="18"/>
              </w:rPr>
              <w:t>40-</w:t>
            </w:r>
            <w:r>
              <w:rPr>
                <w:color w:val="000000"/>
                <w:spacing w:val="-4"/>
                <w:sz w:val="18"/>
                <w:szCs w:val="18"/>
                <w:lang w:val="uk-UA"/>
              </w:rPr>
              <w:t>G</w:t>
            </w:r>
            <w:r>
              <w:rPr>
                <w:color w:val="000000"/>
                <w:spacing w:val="-4"/>
                <w:sz w:val="18"/>
                <w:szCs w:val="18"/>
              </w:rPr>
              <w:t>41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</w:p>
        </w:tc>
      </w:tr>
      <w:tr w:rsidR="00194448" w:rsidRPr="00FA55B7">
        <w:trPr>
          <w:trHeight w:hRule="exact" w:val="851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50-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52,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56-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58,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60-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62,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64,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en-GB"/>
              </w:rPr>
              <w:t>70-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en-GB"/>
              </w:rPr>
              <w:t>72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79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62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44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  <w:lang w:val="uk-UA"/>
              </w:rPr>
              <w:t>дитячий церебральний параліч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7.11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G80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дитяча спинальна м'язова атрофія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G12.0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1114"/>
        <w:jc w:val="right"/>
        <w:rPr>
          <w:b/>
          <w:color w:val="000000"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стор.4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784"/>
        <w:gridCol w:w="852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7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м'язова дистрофія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G71.0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Хвороби ока та придаткового апарату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8.0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H00-H59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11397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5563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3306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8091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6582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3316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2463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4119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2733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з них: запалення повік(и)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кон’юктивіт та інші захворювання кон’юктиви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катаракта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9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9"/>
                <w:sz w:val="18"/>
                <w:szCs w:val="18"/>
                <w:lang w:val="uk-UA"/>
              </w:rPr>
              <w:t>Н25- Н26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інші хвороби кришталика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косоокість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Н49-Н50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атрофія зорового нерва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порушення рефракції та акомодації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2323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з них: міопія (короткозорість)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 xml:space="preserve">Хвороби вуха та сосковидного відростку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5350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2550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2486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2864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4744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2353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2468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451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в т.ч. хвороби середнього вуха та сосковидного відростку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2" w:right="15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  <w:r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1670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1543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т.ч.: гострий отит середнього вуха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2" w:right="1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Н65.0.1,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Н66.0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хронічний отит середнього вуха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5"/>
                <w:sz w:val="18"/>
                <w:szCs w:val="18"/>
                <w:lang w:val="uk-UA"/>
              </w:rPr>
              <w:t>Н65.2,3,4</w:t>
            </w:r>
            <w:r>
              <w:rPr>
                <w:color w:val="000000"/>
                <w:spacing w:val="5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Н66.1,2,3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 xml:space="preserve">Хвороби системи кровообігу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I00-I99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2376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485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1891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1632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з них: гостра ревматична гарячка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pacing w:val="-1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т.ч., без враження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11"/>
                <w:sz w:val="18"/>
                <w:szCs w:val="18"/>
              </w:rPr>
              <w:t>10.</w:t>
            </w:r>
            <w:r>
              <w:rPr>
                <w:color w:val="000000"/>
                <w:spacing w:val="-11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хронічні ревматичні хвороби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10.3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val="567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І10-І13, І20.Х.7-І25.Х.7, І60.Х.7-І69.Х.7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 w:rsidP="001F3CC9">
      <w:pPr>
        <w:shd w:val="clear" w:color="auto" w:fill="FFFFFF"/>
        <w:ind w:left="540"/>
        <w:jc w:val="right"/>
        <w:rPr>
          <w:b/>
          <w:color w:val="000000"/>
          <w:spacing w:val="-5"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 w:rsidRPr="00194448">
        <w:rPr>
          <w:b/>
          <w:sz w:val="18"/>
          <w:szCs w:val="18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>стор.</w:t>
      </w:r>
      <w:r w:rsidRPr="00194448">
        <w:rPr>
          <w:b/>
          <w:bCs/>
          <w:color w:val="000000"/>
          <w:spacing w:val="-5"/>
          <w:sz w:val="18"/>
          <w:szCs w:val="18"/>
        </w:rPr>
        <w:t>5</w:t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pPr w:leftFromText="180" w:rightFromText="180" w:vertAnchor="text" w:tblpX="40" w:tblpY="1"/>
        <w:tblOverlap w:val="never"/>
        <w:tblW w:w="156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ind w:left="189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en-US"/>
              </w:rPr>
              <w:t>А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9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9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86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96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 xml:space="preserve">есенціальна гіпертензія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3"/>
                <w:sz w:val="18"/>
                <w:szCs w:val="18"/>
                <w:lang w:val="uk-UA"/>
              </w:rPr>
              <w:t>10.</w:t>
            </w:r>
            <w:r>
              <w:rPr>
                <w:color w:val="000000"/>
                <w:spacing w:val="-3"/>
                <w:sz w:val="18"/>
                <w:szCs w:val="18"/>
                <w:lang w:val="uk-UA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  <w:lang w:val="en-US"/>
              </w:rPr>
              <w:t>I10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F3CC9" w:rsidRPr="00250C55" w:rsidTr="0080783F">
        <w:trPr>
          <w:trHeight w:hRule="exact" w:val="624"/>
        </w:trPr>
        <w:tc>
          <w:tcPr>
            <w:tcW w:w="464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 xml:space="preserve">інші хвороби серця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spacing w:line="456" w:lineRule="exact"/>
              <w:ind w:right="14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10.1</w:t>
            </w:r>
            <w:r w:rsidRPr="0080774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ind w:left="147" w:right="164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I27-I31, I33-I38, I40, I42, I50-I51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1330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I3</w:t>
            </w:r>
            <w:r>
              <w:rPr>
                <w:color w:val="000000"/>
                <w:spacing w:val="-6"/>
                <w:sz w:val="18"/>
                <w:szCs w:val="18"/>
                <w:lang w:val="uk-UA"/>
              </w:rPr>
              <w:t>4</w:t>
            </w: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-I38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581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 w:rsidRPr="005959FB">
              <w:rPr>
                <w:sz w:val="18"/>
                <w:szCs w:val="18"/>
              </w:rPr>
              <w:t>5.0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а</w:t>
            </w:r>
            <w:r w:rsidRPr="00807745">
              <w:rPr>
                <w:sz w:val="18"/>
                <w:szCs w:val="18"/>
              </w:rPr>
              <w:t xml:space="preserve"> </w:t>
            </w:r>
            <w:r w:rsidRPr="00807745">
              <w:rPr>
                <w:sz w:val="18"/>
                <w:szCs w:val="18"/>
                <w:lang w:val="uk-UA"/>
              </w:rPr>
              <w:t xml:space="preserve">недостатність </w:t>
            </w:r>
            <w:r w:rsidRPr="00807745"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 w:rsidRPr="005959FB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ревматичні хвороби  аортального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ий</w:t>
            </w:r>
            <w:r w:rsidRPr="00807745">
              <w:rPr>
                <w:sz w:val="18"/>
                <w:szCs w:val="18"/>
              </w:rPr>
              <w:t xml:space="preserve">  аортальн</w:t>
            </w:r>
            <w:r w:rsidRPr="00807745"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 w:rsidRPr="005959FB">
              <w:rPr>
                <w:sz w:val="18"/>
                <w:szCs w:val="18"/>
              </w:rPr>
              <w:t>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ий</w:t>
            </w:r>
            <w:r w:rsidRPr="00807745">
              <w:rPr>
                <w:sz w:val="18"/>
                <w:szCs w:val="18"/>
              </w:rPr>
              <w:t xml:space="preserve">  аортальн</w:t>
            </w:r>
            <w:r w:rsidRPr="00807745"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 w:rsidRPr="005959F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45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комбіновані ураження мітрального та аортального клапанів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I08.0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45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комбін</w:t>
            </w:r>
            <w:r w:rsidRPr="00807745">
              <w:rPr>
                <w:sz w:val="18"/>
                <w:szCs w:val="18"/>
                <w:lang w:val="uk-UA"/>
              </w:rPr>
              <w:t>овані</w:t>
            </w:r>
            <w:r w:rsidRPr="00807745">
              <w:rPr>
                <w:sz w:val="18"/>
                <w:szCs w:val="18"/>
              </w:rPr>
              <w:t xml:space="preserve"> ураження мітрального та тристулкового клапанів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I08.1-3.8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I30.8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 w:rsidRPr="005959FB">
              <w:rPr>
                <w:sz w:val="18"/>
                <w:szCs w:val="18"/>
              </w:rPr>
              <w:t>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 w:rsidRPr="005959F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en-US"/>
              </w:rPr>
            </w:pPr>
            <w:r w:rsidRPr="00807745"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I34.0.2.8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I35.0-2.8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10.46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I09.2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rPr>
                <w:sz w:val="18"/>
                <w:szCs w:val="18"/>
              </w:rPr>
            </w:pPr>
            <w:r w:rsidRPr="00645541"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10.47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45541">
              <w:rPr>
                <w:sz w:val="18"/>
                <w:szCs w:val="18"/>
              </w:rPr>
              <w:t>I31.9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b/>
                <w:sz w:val="18"/>
                <w:szCs w:val="18"/>
              </w:rPr>
            </w:pPr>
            <w:r w:rsidRPr="00807745">
              <w:rPr>
                <w:b/>
                <w:sz w:val="18"/>
                <w:szCs w:val="18"/>
              </w:rPr>
              <w:t xml:space="preserve">Хвороби органів дихання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807745"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5959FB">
              <w:rPr>
                <w:b/>
                <w:sz w:val="18"/>
                <w:szCs w:val="18"/>
                <w:lang w:val="en-US"/>
              </w:rPr>
              <w:t>J</w:t>
            </w:r>
            <w:r w:rsidRPr="004713AD">
              <w:rPr>
                <w:b/>
                <w:sz w:val="18"/>
                <w:szCs w:val="18"/>
              </w:rPr>
              <w:t>00-</w:t>
            </w:r>
            <w:r w:rsidRPr="005959FB">
              <w:rPr>
                <w:b/>
                <w:sz w:val="18"/>
                <w:szCs w:val="18"/>
                <w:lang w:val="en-US"/>
              </w:rPr>
              <w:t>J</w:t>
            </w:r>
            <w:r w:rsidRPr="004713AD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69816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35856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34983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34833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67037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34302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34414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32623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3763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з них: гострий фарингіт та гострий тонзиліт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-1"/>
                <w:sz w:val="18"/>
                <w:szCs w:val="18"/>
                <w:lang w:val="uk-UA"/>
              </w:rPr>
              <w:t>11.1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  <w:lang w:val="en-US"/>
              </w:rPr>
              <w:t>J</w:t>
            </w:r>
            <w:r w:rsidRPr="004713AD">
              <w:rPr>
                <w:sz w:val="18"/>
                <w:szCs w:val="18"/>
              </w:rPr>
              <w:t>02-</w:t>
            </w:r>
            <w:r w:rsidRPr="005959FB">
              <w:rPr>
                <w:sz w:val="18"/>
                <w:szCs w:val="18"/>
                <w:lang w:val="en-US"/>
              </w:rPr>
              <w:t>J</w:t>
            </w:r>
            <w:r w:rsidRPr="004713AD">
              <w:rPr>
                <w:sz w:val="18"/>
                <w:szCs w:val="18"/>
              </w:rPr>
              <w:t>0</w:t>
            </w:r>
            <w:r w:rsidRPr="005959F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гострий ларингіт та трахеїт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7"/>
                <w:w w:val="104"/>
                <w:sz w:val="18"/>
                <w:szCs w:val="18"/>
                <w:lang w:val="en-US"/>
              </w:rPr>
              <w:t>J04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</w:tr>
      <w:tr w:rsidR="001F3CC9" w:rsidRPr="00250C55" w:rsidTr="0080783F">
        <w:trPr>
          <w:trHeight w:hRule="exact" w:val="397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інші гострі інфекції верхніх дихальних шляхів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5"/>
                <w:w w:val="104"/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42571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21791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42571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21791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грип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пневмонії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-1"/>
                <w:sz w:val="18"/>
                <w:szCs w:val="18"/>
                <w:lang w:val="uk-UA"/>
              </w:rPr>
              <w:t>12-</w:t>
            </w: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J16, J18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</w:t>
            </w:r>
          </w:p>
        </w:tc>
      </w:tr>
      <w:tr w:rsidR="001F3CC9" w:rsidRPr="00250C55" w:rsidTr="001E319A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гострий бронхіт та бронхіоліт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2"/>
                <w:w w:val="92"/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1E319A">
        <w:trPr>
          <w:trHeight w:hRule="exact" w:val="397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807745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інші хвороби носа та синусів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  <w:t>J30-J31,</w:t>
            </w:r>
          </w:p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  <w:t>J33-J34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</w:t>
            </w:r>
          </w:p>
        </w:tc>
      </w:tr>
      <w:tr w:rsidR="001F3CC9" w:rsidRPr="00250C55" w:rsidTr="001E319A">
        <w:trPr>
          <w:trHeight w:hRule="exact" w:val="39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з них: алергічний риніт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11.8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6"/>
                <w:w w:val="92"/>
                <w:sz w:val="18"/>
                <w:szCs w:val="18"/>
              </w:rPr>
              <w:t>30.</w:t>
            </w:r>
            <w:r w:rsidRPr="007749AA"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  <w:t>1-4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</w:t>
            </w:r>
          </w:p>
        </w:tc>
      </w:tr>
    </w:tbl>
    <w:p w:rsidR="001F3CC9" w:rsidRPr="001E319A" w:rsidRDefault="001F3CC9" w:rsidP="001F3CC9">
      <w:pPr>
        <w:shd w:val="clear" w:color="auto" w:fill="FFFFFF"/>
        <w:ind w:left="540"/>
        <w:rPr>
          <w:sz w:val="16"/>
          <w:szCs w:val="16"/>
        </w:rPr>
      </w:pPr>
    </w:p>
    <w:p w:rsidR="00194448" w:rsidRDefault="00194448">
      <w:pPr>
        <w:pageBreakBefore/>
        <w:shd w:val="clear" w:color="auto" w:fill="FFFFFF"/>
        <w:ind w:left="900"/>
        <w:jc w:val="right"/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 w:rsidRPr="00194448">
        <w:rPr>
          <w:b/>
          <w:sz w:val="18"/>
          <w:szCs w:val="18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 .6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pPr w:leftFromText="180" w:rightFromText="180" w:vertAnchor="text" w:tblpXSpec="right" w:tblpY="1"/>
        <w:tblOverlap w:val="never"/>
        <w:tblW w:w="15660" w:type="dxa"/>
        <w:jc w:val="righ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A55413" w:rsidRPr="003950BD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896"/>
              <w:jc w:val="center"/>
              <w:rPr>
                <w:b/>
                <w:sz w:val="16"/>
                <w:szCs w:val="16"/>
              </w:rPr>
            </w:pPr>
            <w:r w:rsidRPr="00CF1EF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9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9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8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9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07745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>хронічний риніт, назофарингіт</w:t>
            </w: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en-US"/>
              </w:rPr>
              <w:t>,</w:t>
            </w: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 xml:space="preserve"> фарингіт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07745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11.9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w w:val="92"/>
                <w:sz w:val="18"/>
                <w:szCs w:val="18"/>
                <w:lang w:val="en-US"/>
              </w:rPr>
              <w:t>J31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хронічні хвороби мигдаликів та аденоїдів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11.10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J35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2336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1077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1259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1266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7749AA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інші хвороби верхніх дихальних шляхів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11.11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7"/>
                <w:w w:val="92"/>
                <w:sz w:val="18"/>
                <w:szCs w:val="18"/>
                <w:lang w:val="en-US"/>
              </w:rPr>
              <w:t>J36-J39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>вт.ч.. хронічний ларингіт</w:t>
            </w:r>
            <w:r w:rsidRPr="007749AA">
              <w:rPr>
                <w:color w:val="000000"/>
                <w:spacing w:val="8"/>
                <w:w w:val="104"/>
                <w:sz w:val="18"/>
                <w:szCs w:val="18"/>
              </w:rPr>
              <w:t>,</w:t>
            </w:r>
            <w:r w:rsidRPr="007749AA"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 xml:space="preserve"> ларинготрахеїт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11.12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J37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бронхіт</w:t>
            </w:r>
            <w:r>
              <w:rPr>
                <w:sz w:val="18"/>
                <w:szCs w:val="18"/>
                <w:lang w:val="uk-UA"/>
              </w:rPr>
              <w:t xml:space="preserve">, емфізема </w:t>
            </w:r>
            <w:r w:rsidRPr="00B61DF5">
              <w:rPr>
                <w:sz w:val="18"/>
                <w:szCs w:val="18"/>
                <w:lang w:val="uk-UA"/>
              </w:rPr>
              <w:t>та інші хронічні обструктивні хвороби легень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en-US"/>
              </w:rPr>
            </w:pPr>
            <w:r w:rsidRPr="00B61DF5"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бронхіт хронічний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spacing w:line="149" w:lineRule="exact"/>
              <w:ind w:left="173" w:right="149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</w:rPr>
              <w:t>41-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</w:rPr>
              <w:t>42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інші хронічні обструктивні хвороби легень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11.15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spacing w:line="163" w:lineRule="exact"/>
              <w:ind w:left="14"/>
              <w:jc w:val="center"/>
              <w:rPr>
                <w:color w:val="000000"/>
                <w:spacing w:val="-6"/>
                <w:w w:val="104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-6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-6"/>
                <w:w w:val="104"/>
                <w:sz w:val="18"/>
                <w:szCs w:val="18"/>
              </w:rPr>
              <w:t>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</w:t>
            </w:r>
            <w:r w:rsidRPr="007749AA">
              <w:rPr>
                <w:sz w:val="18"/>
                <w:szCs w:val="18"/>
                <w:lang w:val="uk-UA"/>
              </w:rPr>
              <w:t>ронхіальна астма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J45-J46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1099</w:t>
            </w:r>
          </w:p>
        </w:tc>
      </w:tr>
      <w:tr w:rsidR="00A55413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en-US"/>
              </w:rPr>
              <w:t>J</w:t>
            </w:r>
            <w:r w:rsidRPr="007749AA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55413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J44.8.2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B6261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5B6261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575A79">
              <w:rPr>
                <w:sz w:val="18"/>
                <w:szCs w:val="18"/>
              </w:rPr>
              <w:t>інші вірусні пневмонії (COVID-19)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5B6261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8217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4160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2918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5299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4265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2149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2244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4968</w:t>
            </w:r>
          </w:p>
        </w:tc>
      </w:tr>
      <w:tr w:rsidR="00A55413" w:rsidRPr="002417FA" w:rsidTr="0080783F">
        <w:trPr>
          <w:trHeight w:hRule="exact" w:val="454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з них: гінгівіт та інші хвороби ротової порожнини,</w:t>
            </w:r>
            <w:r w:rsidRPr="007749AA">
              <w:rPr>
                <w:color w:val="000000"/>
                <w:spacing w:val="4"/>
                <w:w w:val="104"/>
                <w:sz w:val="18"/>
                <w:szCs w:val="18"/>
              </w:rPr>
              <w:t xml:space="preserve"> </w:t>
            </w: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слинних залоз та щелеп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uk-UA"/>
              </w:rPr>
              <w:t>12.1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1105C" w:rsidRDefault="00A55413" w:rsidP="0080783F">
            <w:pPr>
              <w:shd w:val="clear" w:color="auto" w:fill="FFFFFF"/>
              <w:ind w:left="170" w:right="142"/>
              <w:jc w:val="center"/>
              <w:rPr>
                <w:color w:val="000000"/>
                <w:spacing w:val="9"/>
                <w:w w:val="104"/>
                <w:sz w:val="16"/>
                <w:szCs w:val="16"/>
                <w:lang w:val="en-US"/>
              </w:rPr>
            </w:pP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uk-UA"/>
              </w:rPr>
              <w:t>К05.0.1,</w:t>
            </w: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en-US"/>
              </w:rPr>
              <w:t xml:space="preserve"> </w:t>
            </w:r>
          </w:p>
          <w:p w:rsidR="00A55413" w:rsidRPr="007749AA" w:rsidRDefault="00A55413" w:rsidP="0080783F">
            <w:pPr>
              <w:shd w:val="clear" w:color="auto" w:fill="FFFFFF"/>
              <w:ind w:left="170" w:right="142"/>
              <w:jc w:val="center"/>
              <w:rPr>
                <w:sz w:val="18"/>
                <w:szCs w:val="18"/>
              </w:rPr>
            </w:pP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uk-UA"/>
              </w:rPr>
              <w:t>К09-К14</w:t>
            </w:r>
            <w:r w:rsidRPr="0031105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12.2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К20-К22</w:t>
            </w: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en-US"/>
              </w:rPr>
              <w:t>,</w:t>
            </w:r>
            <w:r w:rsidRPr="007749AA">
              <w:rPr>
                <w:sz w:val="18"/>
                <w:szCs w:val="18"/>
              </w:rPr>
              <w:t xml:space="preserve"> </w:t>
            </w:r>
            <w:r w:rsidRPr="007749AA">
              <w:rPr>
                <w:sz w:val="18"/>
                <w:szCs w:val="18"/>
                <w:lang w:val="uk-UA"/>
              </w:rPr>
              <w:t>К28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 w:rsidRPr="007749AA">
              <w:rPr>
                <w:sz w:val="18"/>
                <w:szCs w:val="18"/>
              </w:rPr>
              <w:t xml:space="preserve"> рефлюкс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34DB9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34DB9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д</w:t>
            </w:r>
            <w:r w:rsidRPr="007749AA">
              <w:rPr>
                <w:sz w:val="18"/>
                <w:szCs w:val="18"/>
              </w:rPr>
              <w:t>испепсії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функціональні розлади шлунка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К31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К50, К51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12.10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A55413" w:rsidRPr="002417FA" w:rsidTr="0080783F">
        <w:trPr>
          <w:trHeight w:hRule="exact" w:val="45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en-US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К58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</w:tr>
      <w:tr w:rsidR="00A55413" w:rsidRPr="002417FA" w:rsidTr="0080783F">
        <w:trPr>
          <w:trHeight w:hRule="exact" w:val="397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хронічний гепатіт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К73,</w:t>
            </w:r>
          </w:p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К75.2,3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A55413" w:rsidRPr="002417FA" w:rsidTr="0080783F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</w:rPr>
            </w:pP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жовчно кам'яна хвороба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A55413" w:rsidRPr="002417FA" w:rsidTr="0080783F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холецистит, холангіт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</w:tr>
      <w:tr w:rsidR="00A55413" w:rsidRPr="002417FA" w:rsidTr="001E319A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</w:tr>
      <w:tr w:rsidR="00A55413" w:rsidRPr="002417FA" w:rsidTr="001E319A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B0333" w:rsidRDefault="00A55413" w:rsidP="0080783F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целіакія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A56091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B0333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K90</w:t>
            </w:r>
            <w:r>
              <w:rPr>
                <w:sz w:val="18"/>
                <w:szCs w:val="18"/>
                <w:lang w:val="uk-UA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</w:tbl>
    <w:p w:rsidR="00194448" w:rsidRPr="001E319A" w:rsidRDefault="00194448" w:rsidP="00A55413">
      <w:pPr>
        <w:shd w:val="clear" w:color="auto" w:fill="FFFFFF"/>
        <w:ind w:left="540"/>
        <w:rPr>
          <w:sz w:val="16"/>
          <w:szCs w:val="16"/>
        </w:rPr>
      </w:pPr>
    </w:p>
    <w:p w:rsidR="00194448" w:rsidRDefault="00194448">
      <w:pPr>
        <w:pageBreakBefore/>
        <w:shd w:val="clear" w:color="auto" w:fill="FFFFFF"/>
        <w:ind w:left="540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стор.7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13.0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L00-L99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7969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3937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3552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4417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5783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2911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3151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2480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з них: інфекції шкіри та підшкірної клітковини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атопічний дерматит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13.2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1692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97" w:lineRule="exact"/>
              <w:ind w:left="14" w:right="149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12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spacing w:line="197" w:lineRule="exact"/>
              <w:ind w:left="14" w:right="149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uk-UA"/>
              </w:rPr>
              <w:t>Хвороби кістково-м'язової системи та сполучної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pacing w:val="7"/>
                <w:w w:val="104"/>
                <w:sz w:val="18"/>
                <w:szCs w:val="18"/>
                <w:lang w:val="uk-UA"/>
              </w:rPr>
              <w:t>тканини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14.0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7" w:right="12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М00-М99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6210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3295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4660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2094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2492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M05-M06,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M08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M10-M13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14.2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>М05, М06, М08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1" w:right="612"/>
              <w:rPr>
                <w:color w:val="000000"/>
                <w:spacing w:val="-1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2"/>
                <w:w w:val="104"/>
                <w:sz w:val="18"/>
                <w:szCs w:val="18"/>
                <w:lang w:val="uk-UA"/>
              </w:rPr>
              <w:t>14.9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97" w:lineRule="exact"/>
              <w:ind w:left="149" w:right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567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М84-М85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Хвороби сечостатевої системи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5"/>
                <w:w w:val="104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15.0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en-US"/>
              </w:rPr>
              <w:t>N00-N99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7157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3014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2728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4429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1916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3989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в т.ч.: гострий гломерулонефрит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</w:t>
            </w:r>
            <w:r>
              <w:rPr>
                <w:color w:val="000000"/>
                <w:spacing w:val="-4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N00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хронічний гломерулонефрит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N03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1187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інфекції нирок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6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6"/>
                <w:sz w:val="18"/>
                <w:szCs w:val="18"/>
                <w:lang w:val="uk-UA"/>
              </w:rPr>
              <w:t>N</w:t>
            </w:r>
            <w:r>
              <w:rPr>
                <w:color w:val="000000"/>
                <w:spacing w:val="6"/>
                <w:sz w:val="18"/>
                <w:szCs w:val="18"/>
                <w:lang w:val="en-US"/>
              </w:rPr>
              <w:t>10-</w:t>
            </w:r>
            <w:r>
              <w:rPr>
                <w:color w:val="000000"/>
                <w:spacing w:val="6"/>
                <w:sz w:val="18"/>
                <w:szCs w:val="18"/>
                <w:lang w:val="uk-UA"/>
              </w:rPr>
              <w:t>N12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вт.ч., хронічний пієлонефрит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N11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цистит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15.10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N30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з них: гострий цистит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15.11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N30.0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Х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 xml:space="preserve"> гідроцеле та сперматоцеле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15.16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N43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надмірна крайня плоть, фімоз і парафімоз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15.18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N47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розлади менструацій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3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15.29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3"/>
                <w:sz w:val="18"/>
                <w:szCs w:val="18"/>
                <w:lang w:val="en-US"/>
              </w:rPr>
              <w:t>N9</w:t>
            </w:r>
            <w:r>
              <w:rPr>
                <w:color w:val="000000"/>
                <w:spacing w:val="13"/>
                <w:sz w:val="18"/>
                <w:szCs w:val="18"/>
                <w:lang w:val="uk-UA"/>
              </w:rPr>
              <w:t>1-</w:t>
            </w:r>
            <w:r>
              <w:rPr>
                <w:color w:val="000000"/>
                <w:spacing w:val="13"/>
                <w:sz w:val="18"/>
                <w:szCs w:val="18"/>
                <w:lang w:val="en-US"/>
              </w:rPr>
              <w:t>N9</w:t>
            </w:r>
            <w:r>
              <w:rPr>
                <w:color w:val="000000"/>
                <w:spacing w:val="13"/>
                <w:sz w:val="18"/>
                <w:szCs w:val="18"/>
                <w:lang w:val="uk-UA"/>
              </w:rPr>
              <w:t>2,</w:t>
            </w:r>
            <w:r>
              <w:rPr>
                <w:color w:val="000000"/>
                <w:spacing w:val="1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  <w:lang w:val="uk-UA"/>
              </w:rPr>
              <w:t>N94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органічного характеру)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стор.8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Вагітність, пологи та післяпологовий період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16.0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13" w:right="7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O</w:t>
            </w:r>
            <w:r>
              <w:rPr>
                <w:b/>
                <w:sz w:val="18"/>
                <w:szCs w:val="18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O</w:t>
            </w:r>
            <w:r>
              <w:rPr>
                <w:b/>
                <w:sz w:val="18"/>
                <w:szCs w:val="18"/>
              </w:rPr>
              <w:t>99</w:t>
            </w:r>
          </w:p>
          <w:p w:rsidR="00194448" w:rsidRDefault="00194448">
            <w:pPr>
              <w:shd w:val="clear" w:color="auto" w:fill="FFFFFF"/>
              <w:ind w:left="113" w:right="7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  <w:lang w:val="uk-UA"/>
              </w:rPr>
              <w:t>крім О80)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 xml:space="preserve">Окремі стани, які виникли в перинатальному 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періоді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17.0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Р05-Р96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9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1035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пологова травма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Р10-Р15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внутрішньоматкова гіпоксія та асфіксія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в пологах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3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17.2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Р20, Р21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гемолітична хвороба плоду або</w:t>
            </w:r>
            <w:r>
              <w:rPr>
                <w:sz w:val="18"/>
                <w:szCs w:val="18"/>
              </w:rPr>
              <w:t xml:space="preserve"> новонародженого зумовлено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ізо</w:t>
            </w:r>
            <w:r>
              <w:rPr>
                <w:sz w:val="18"/>
                <w:szCs w:val="18"/>
                <w:lang w:val="uk-UA"/>
              </w:rPr>
              <w:t>імунізацією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17.3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Р55, Р56, </w:t>
            </w:r>
            <w:r>
              <w:rPr>
                <w:spacing w:val="-5"/>
                <w:sz w:val="18"/>
                <w:szCs w:val="18"/>
                <w:lang w:val="uk-UA"/>
              </w:rPr>
              <w:t>Р57.0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10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Вроджені аномалії (вади розвитку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)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 xml:space="preserve">, 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деформації і хромосомні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13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18.0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13"/>
                <w:sz w:val="18"/>
                <w:szCs w:val="18"/>
                <w:lang w:val="en-US"/>
              </w:rPr>
              <w:t>Q</w:t>
            </w:r>
            <w:r>
              <w:rPr>
                <w:b/>
                <w:color w:val="000000"/>
                <w:spacing w:val="-13"/>
                <w:sz w:val="18"/>
                <w:szCs w:val="18"/>
              </w:rPr>
              <w:t>00-</w:t>
            </w:r>
            <w:r>
              <w:rPr>
                <w:b/>
                <w:color w:val="000000"/>
                <w:spacing w:val="-13"/>
                <w:sz w:val="18"/>
                <w:szCs w:val="18"/>
                <w:lang w:val="en-US"/>
              </w:rPr>
              <w:t>Q</w:t>
            </w:r>
            <w:r>
              <w:rPr>
                <w:b/>
                <w:color w:val="000000"/>
                <w:spacing w:val="-13"/>
                <w:sz w:val="18"/>
                <w:szCs w:val="18"/>
              </w:rPr>
              <w:t>99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5356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2715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2340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3016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603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4409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</w:t>
            </w:r>
            <w:r>
              <w:rPr>
                <w:color w:val="000000"/>
                <w:sz w:val="18"/>
                <w:szCs w:val="18"/>
                <w:lang w:val="uk-UA"/>
              </w:rPr>
              <w:t>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Q20-Q26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1775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вродженi аномалiє розвитку сечової системи -всього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18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вродженi вади розвитку нирки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97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уретри(сечівника)та шийки сечов міхур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97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ін.вроджені вади розвитку сечового міхура та сечівника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ін.уточнені вроджені вади розвитку сечової системи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</w:tr>
      <w:tr w:rsidR="00194448" w:rsidTr="00AA1CC9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Симптоми, ознаки та відхилення від норми, 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що виявлені при лабораторних та клінічних дослідженнях,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не класифіковані в інших рубриках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1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19.0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en-US"/>
              </w:rPr>
              <w:t>R00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-</w:t>
            </w:r>
            <w:r>
              <w:rPr>
                <w:b/>
                <w:color w:val="000000"/>
                <w:spacing w:val="-1"/>
                <w:sz w:val="18"/>
                <w:szCs w:val="18"/>
                <w:lang w:val="en-US"/>
              </w:rPr>
              <w:t>R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99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</w:tr>
      <w:tr w:rsidR="00194448" w:rsidTr="00AA1CC9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AA1CC9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дислексія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1"/>
                <w:sz w:val="16"/>
                <w:szCs w:val="16"/>
                <w:lang w:val="uk-UA"/>
              </w:rPr>
              <w:t>19.2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R48.0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8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20.0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8"/>
                <w:sz w:val="18"/>
                <w:szCs w:val="18"/>
                <w:lang w:val="en-US"/>
              </w:rPr>
              <w:t>S</w:t>
            </w:r>
            <w:r>
              <w:rPr>
                <w:b/>
                <w:color w:val="000000"/>
                <w:spacing w:val="8"/>
                <w:sz w:val="18"/>
                <w:szCs w:val="18"/>
                <w:lang w:val="uk-UA"/>
              </w:rPr>
              <w:t>00-Т98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4189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2442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3005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4164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2431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1176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2988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</w:tr>
    </w:tbl>
    <w:p w:rsidR="00194448" w:rsidRDefault="00194448">
      <w:pPr>
        <w:rPr>
          <w:sz w:val="4"/>
          <w:szCs w:val="4"/>
          <w:lang w:val="uk-UA"/>
        </w:rPr>
      </w:pPr>
    </w:p>
    <w:p w:rsidR="00194448" w:rsidRDefault="00F949C9">
      <w:pPr>
        <w:rPr>
          <w:sz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57216" behindDoc="0" locked="0" layoutInCell="1" allowOverlap="1" wp14:anchorId="3ACEE924" wp14:editId="2ED2D861">
                <wp:simplePos x="0" y="0"/>
                <wp:positionH relativeFrom="column">
                  <wp:posOffset>-25400</wp:posOffset>
                </wp:positionH>
                <wp:positionV relativeFrom="paragraph">
                  <wp:posOffset>635</wp:posOffset>
                </wp:positionV>
                <wp:extent cx="9943465" cy="179705"/>
                <wp:effectExtent l="0" t="0" r="0" b="0"/>
                <wp:wrapSquare wrapText="bothSides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43465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0" w:type="dxa"/>
                              <w:tblLayout w:type="fixed"/>
                              <w:tblCellMar>
                                <w:left w:w="40" w:type="dxa"/>
                                <w:right w:w="4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5660"/>
                            </w:tblGrid>
                            <w:tr w:rsidR="00A6043F">
                              <w:trPr>
                                <w:trHeight w:val="284"/>
                              </w:trPr>
                              <w:tc>
                                <w:tcPr>
                                  <w:tcW w:w="15660" w:type="dxa"/>
                                  <w:shd w:val="clear" w:color="auto" w:fill="FFFFFF"/>
                                  <w:vAlign w:val="center"/>
                                </w:tcPr>
                                <w:p w:rsidR="00A6043F" w:rsidRDefault="00A6043F">
                                  <w:pPr>
                                    <w:shd w:val="clear" w:color="auto" w:fill="FFFFFF"/>
                                    <w:snapToGrid w:val="0"/>
                                    <w:jc w:val="right"/>
                                    <w:rPr>
                                      <w:b/>
                                      <w:sz w:val="4"/>
                                      <w:szCs w:val="4"/>
                                      <w:lang w:val="uk-UA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6043F" w:rsidRDefault="00A6043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2pt;margin-top:.05pt;width:782.95pt;height:14.15pt;z-index:251657216;visibility:visible;mso-wrap-style:square;mso-width-percent:0;mso-height-percent:0;mso-wrap-distance-left:0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40" w:type="dxa"/>
                        <w:tblLayout w:type="fixed"/>
                        <w:tblCellMar>
                          <w:left w:w="40" w:type="dxa"/>
                          <w:right w:w="4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5660"/>
                      </w:tblGrid>
                      <w:tr w:rsidR="00A6043F">
                        <w:trPr>
                          <w:trHeight w:val="284"/>
                        </w:trPr>
                        <w:tc>
                          <w:tcPr>
                            <w:tcW w:w="15660" w:type="dxa"/>
                            <w:shd w:val="clear" w:color="auto" w:fill="FFFFFF"/>
                            <w:vAlign w:val="center"/>
                          </w:tcPr>
                          <w:p w:rsidR="00A6043F" w:rsidRDefault="00A6043F">
                            <w:pPr>
                              <w:shd w:val="clear" w:color="auto" w:fill="FFFFFF"/>
                              <w:snapToGrid w:val="0"/>
                              <w:jc w:val="right"/>
                              <w:rPr>
                                <w:b/>
                                <w:sz w:val="4"/>
                                <w:szCs w:val="4"/>
                                <w:lang w:val="uk-UA"/>
                              </w:rPr>
                            </w:pPr>
                          </w:p>
                        </w:tc>
                      </w:tr>
                    </w:tbl>
                    <w:p w:rsidR="00A6043F" w:rsidRDefault="00A6043F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2590"/>
        <w:gridCol w:w="1779"/>
        <w:gridCol w:w="4593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Дата</w:t>
            </w:r>
            <w:r>
              <w:rPr>
                <w:sz w:val="16"/>
                <w:szCs w:val="16"/>
                <w:lang w:val="uk-UA"/>
              </w:rPr>
              <w:tab/>
            </w:r>
            <w:r>
              <w:rPr>
                <w:sz w:val="16"/>
                <w:szCs w:val="16"/>
                <w:lang w:val="uk-UA"/>
              </w:rPr>
              <w:tab/>
            </w:r>
            <w:r>
              <w:rPr>
                <w:sz w:val="16"/>
                <w:szCs w:val="16"/>
                <w:u w:val="single"/>
                <w:lang w:val="en-US"/>
              </w:rPr>
              <w:t>29.01.2025</w:t>
            </w: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3122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Керівник: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en-US"/>
              </w:rPr>
              <w:t xml:space="preserve"> ___________     </w:t>
            </w:r>
            <w:r>
              <w:rPr>
                <w:b/>
                <w:sz w:val="16"/>
                <w:szCs w:val="16"/>
                <w:u w:val="single"/>
                <w:lang w:val="uk-UA"/>
              </w:rPr>
              <w:t>Віктор ЯРМОЛЮК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Виконавець _____________  </w:t>
            </w:r>
            <w:r>
              <w:rPr>
                <w:sz w:val="16"/>
                <w:szCs w:val="16"/>
                <w:u w:val="single"/>
                <w:lang w:val="uk-UA"/>
              </w:rPr>
              <w:t>Олена ПШЕНЯНИК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194448" w:rsidRDefault="00194448">
      <w:pPr>
        <w:shd w:val="clear" w:color="auto" w:fill="FFFFFF"/>
        <w:spacing w:before="120" w:after="120"/>
        <w:ind w:left="346"/>
        <w:rPr>
          <w:sz w:val="2"/>
          <w:szCs w:val="2"/>
          <w:lang w:val="uk-UA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7168"/>
        <w:gridCol w:w="270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lang w:val="uk-UA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70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595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70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265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595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2"/>
          <w:szCs w:val="12"/>
          <w:lang w:val="uk-UA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38"/>
        <w:gridCol w:w="5154"/>
        <w:gridCol w:w="239"/>
        <w:gridCol w:w="315"/>
        <w:gridCol w:w="364"/>
        <w:gridCol w:w="354"/>
        <w:gridCol w:w="364"/>
        <w:gridCol w:w="357"/>
        <w:gridCol w:w="16"/>
        <w:gridCol w:w="313"/>
        <w:gridCol w:w="26"/>
        <w:gridCol w:w="290"/>
        <w:gridCol w:w="70"/>
        <w:gridCol w:w="214"/>
        <w:gridCol w:w="150"/>
        <w:gridCol w:w="166"/>
        <w:gridCol w:w="195"/>
        <w:gridCol w:w="77"/>
        <w:gridCol w:w="437"/>
        <w:gridCol w:w="29"/>
        <w:gridCol w:w="364"/>
        <w:gridCol w:w="539"/>
        <w:gridCol w:w="539"/>
        <w:gridCol w:w="569"/>
      </w:tblGrid>
      <w:tr w:rsidR="00194448">
        <w:trPr>
          <w:cantSplit/>
          <w:trHeight w:val="460"/>
        </w:trPr>
        <w:tc>
          <w:tcPr>
            <w:tcW w:w="4838" w:type="dxa"/>
            <w:tcBorders>
              <w:top w:val="single" w:sz="12" w:space="0" w:color="000000"/>
              <w:left w:val="single" w:sz="12" w:space="0" w:color="000000"/>
              <w:bottom w:val="thinThickLargeGap" w:sz="12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51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</w:t>
            </w:r>
            <w:r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5987" w:type="dxa"/>
            <w:gridSpan w:val="2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20"/>
                <w:szCs w:val="20"/>
                <w:lang w:val="uk-UA"/>
              </w:rPr>
              <w:t xml:space="preserve">      МЕДИЧНА  ДОКУМЕНТАЦІЯ</w:t>
            </w:r>
          </w:p>
        </w:tc>
      </w:tr>
      <w:tr w:rsidR="00194448">
        <w:trPr>
          <w:cantSplit/>
          <w:trHeight w:val="82"/>
        </w:trPr>
        <w:tc>
          <w:tcPr>
            <w:tcW w:w="4838" w:type="dxa"/>
            <w:vMerge w:val="restart"/>
            <w:tcBorders>
              <w:top w:val="thinThickLargeGap" w:sz="12" w:space="0" w:color="C0C0C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>
              <w:rPr>
                <w:b/>
                <w:i/>
                <w:sz w:val="22"/>
                <w:szCs w:val="22"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>
              <w:rPr>
                <w:b/>
                <w:sz w:val="22"/>
                <w:szCs w:val="22"/>
                <w:lang w:val="uk-UA"/>
              </w:rPr>
              <w:t>м. Харків, вул. Сумська,64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  <w:p w:rsidR="00194448" w:rsidRDefault="001944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6"/>
                <w:szCs w:val="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636" w:type="dxa"/>
            <w:gridSpan w:val="5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ФОРМА № </w:t>
            </w:r>
          </w:p>
        </w:tc>
        <w:tc>
          <w:tcPr>
            <w:tcW w:w="373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31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84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272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/</w:t>
            </w:r>
          </w:p>
        </w:tc>
        <w:tc>
          <w:tcPr>
            <w:tcW w:w="43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о</w:t>
            </w:r>
          </w:p>
        </w:tc>
        <w:tc>
          <w:tcPr>
            <w:tcW w:w="2040" w:type="dxa"/>
            <w:gridSpan w:val="5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20"/>
              </w:rPr>
              <w:t xml:space="preserve">     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6"/>
                <w:szCs w:val="6"/>
                <w:lang w:val="uk-UA"/>
              </w:rPr>
            </w:pPr>
          </w:p>
        </w:tc>
      </w:tr>
      <w:tr w:rsidR="00194448">
        <w:trPr>
          <w:cantSplit/>
          <w:trHeight w:val="14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39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315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35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</w:t>
            </w:r>
          </w:p>
        </w:tc>
        <w:tc>
          <w:tcPr>
            <w:tcW w:w="35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55" w:type="dxa"/>
            <w:gridSpan w:val="3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360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364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61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р.</w:t>
            </w:r>
          </w:p>
        </w:tc>
        <w:tc>
          <w:tcPr>
            <w:tcW w:w="543" w:type="dxa"/>
            <w:gridSpan w:val="3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№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53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53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9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both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6"/>
                <w:szCs w:val="6"/>
                <w:lang w:val="uk-UA"/>
              </w:rPr>
            </w:pPr>
          </w:p>
        </w:tc>
      </w:tr>
    </w:tbl>
    <w:p w:rsidR="00194448" w:rsidRDefault="00194448">
      <w:pPr>
        <w:rPr>
          <w:sz w:val="12"/>
          <w:szCs w:val="12"/>
          <w:lang w:val="en-US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(серед дітей підліткового віку 15-17 років включно)</w:t>
      </w:r>
    </w:p>
    <w:p w:rsidR="00147048" w:rsidRPr="00147048" w:rsidRDefault="00147048" w:rsidP="00147048">
      <w:pPr>
        <w:spacing w:after="60"/>
        <w:jc w:val="center"/>
        <w:rPr>
          <w:sz w:val="16"/>
          <w:u w:val="single"/>
          <w:lang w:val="uk-UA"/>
        </w:rPr>
      </w:pPr>
      <w:r w:rsidRPr="00147048">
        <w:rPr>
          <w:b/>
          <w:sz w:val="18"/>
          <w:szCs w:val="22"/>
          <w:u w:val="single"/>
          <w:lang w:val="uk-UA"/>
        </w:rPr>
        <w:t xml:space="preserve">за </w:t>
      </w:r>
      <w:r w:rsidRPr="00147048">
        <w:rPr>
          <w:b/>
          <w:sz w:val="12"/>
          <w:szCs w:val="16"/>
          <w:u w:val="single"/>
        </w:rPr>
        <w:t xml:space="preserve"> </w:t>
      </w:r>
      <w:r w:rsidRPr="00147048">
        <w:rPr>
          <w:b/>
          <w:sz w:val="12"/>
          <w:szCs w:val="16"/>
          <w:u w:val="single"/>
          <w:lang w:val="en-US"/>
        </w:rPr>
        <w:t>IV</w:t>
      </w:r>
      <w:r w:rsidRPr="00147048">
        <w:rPr>
          <w:b/>
          <w:sz w:val="12"/>
          <w:szCs w:val="16"/>
          <w:u w:val="single"/>
        </w:rPr>
        <w:t xml:space="preserve"> </w:t>
      </w:r>
      <w:r w:rsidRPr="00147048">
        <w:rPr>
          <w:b/>
          <w:sz w:val="18"/>
          <w:szCs w:val="22"/>
          <w:u w:val="single"/>
          <w:lang w:val="uk-UA"/>
        </w:rPr>
        <w:t>квартал</w:t>
      </w:r>
      <w:r w:rsidRPr="00147048">
        <w:rPr>
          <w:b/>
          <w:sz w:val="18"/>
          <w:szCs w:val="22"/>
          <w:u w:val="single"/>
        </w:rPr>
        <w:t xml:space="preserve">  2024  </w:t>
      </w:r>
      <w:r w:rsidRPr="00147048">
        <w:rPr>
          <w:b/>
          <w:sz w:val="18"/>
          <w:szCs w:val="22"/>
          <w:u w:val="single"/>
          <w:lang w:val="uk-UA"/>
        </w:rPr>
        <w:t>року</w:t>
      </w:r>
    </w:p>
    <w:p w:rsidR="00194448" w:rsidRDefault="00194448">
      <w:pPr>
        <w:pStyle w:val="a6"/>
        <w:ind w:firstLine="540"/>
        <w:jc w:val="left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 xml:space="preserve">Таблиця </w:t>
      </w:r>
      <w:r>
        <w:rPr>
          <w:sz w:val="18"/>
          <w:szCs w:val="18"/>
        </w:rPr>
        <w:t>713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>Стор.</w:t>
      </w:r>
      <w:r>
        <w:rPr>
          <w:sz w:val="18"/>
          <w:szCs w:val="18"/>
        </w:rPr>
        <w:t>1</w:t>
      </w:r>
      <w:r>
        <w:rPr>
          <w:sz w:val="18"/>
          <w:szCs w:val="18"/>
          <w:lang w:val="uk-UA"/>
        </w:rPr>
        <w:t xml:space="preserve"> ф.071-3/о</w:t>
      </w:r>
    </w:p>
    <w:tbl>
      <w:tblPr>
        <w:tblW w:w="1584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02"/>
        <w:gridCol w:w="770"/>
        <w:gridCol w:w="1320"/>
        <w:gridCol w:w="1026"/>
        <w:gridCol w:w="1089"/>
        <w:gridCol w:w="1088"/>
        <w:gridCol w:w="1091"/>
        <w:gridCol w:w="1134"/>
        <w:gridCol w:w="1049"/>
        <w:gridCol w:w="1088"/>
        <w:gridCol w:w="1091"/>
        <w:gridCol w:w="1088"/>
        <w:gridCol w:w="1112"/>
      </w:tblGrid>
      <w:tr w:rsidR="00194448" w:rsidTr="009B3FA6">
        <w:trPr>
          <w:cantSplit/>
          <w:trHeight w:val="370"/>
        </w:trPr>
        <w:tc>
          <w:tcPr>
            <w:tcW w:w="29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7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періоду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9B3FA6">
        <w:trPr>
          <w:cantSplit/>
          <w:trHeight w:val="370"/>
        </w:trPr>
        <w:tc>
          <w:tcPr>
            <w:tcW w:w="29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B734CE">
        <w:trPr>
          <w:cantSplit/>
          <w:trHeight w:val="505"/>
        </w:trPr>
        <w:tc>
          <w:tcPr>
            <w:tcW w:w="29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B734CE">
        <w:trPr>
          <w:cantSplit/>
          <w:trHeight w:val="285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Pr="00F4025C" w:rsidRDefault="00194448">
            <w:pPr>
              <w:jc w:val="center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</w:t>
            </w:r>
          </w:p>
        </w:tc>
      </w:tr>
      <w:tr w:rsidR="00194448" w:rsidTr="00B734CE">
        <w:trPr>
          <w:cantSplit/>
          <w:trHeight w:val="340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Всі хвороби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37961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19130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21562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10883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14717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7167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1662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1007</w:t>
            </w:r>
          </w:p>
        </w:tc>
      </w:tr>
      <w:tr w:rsidR="00194448" w:rsidTr="001F2D40">
        <w:trPr>
          <w:cantSplit/>
          <w:trHeight w:val="567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 тому числі:</w:t>
            </w:r>
          </w:p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Деякі інфекційні та паразитарні хвороби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А00-В99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714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323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619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278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27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17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79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39</w:t>
            </w:r>
          </w:p>
        </w:tc>
      </w:tr>
      <w:tr w:rsidR="00194448" w:rsidTr="001F2D40">
        <w:trPr>
          <w:cantSplit/>
          <w:trHeight w:val="284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uk-UA"/>
              </w:rPr>
              <w:t>2.</w:t>
            </w:r>
            <w:r w:rsidRPr="00F4025C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0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194448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F4025C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5"/>
                <w:sz w:val="16"/>
                <w:szCs w:val="16"/>
                <w:lang w:val="en-US"/>
              </w:rPr>
              <w:t>B18.0-2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97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B3FA6" w:rsidRPr="00F4025C" w:rsidRDefault="009B3FA6" w:rsidP="00550B5D">
            <w:pPr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2.3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97"/>
        </w:trPr>
        <w:tc>
          <w:tcPr>
            <w:tcW w:w="29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B3FA6" w:rsidRPr="00F4025C" w:rsidRDefault="009B3FA6" w:rsidP="00550B5D">
            <w:pPr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</w:t>
            </w:r>
            <w:r w:rsidR="005B662A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не </w:t>
            </w: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ідентифікований  </w:t>
            </w:r>
          </w:p>
        </w:tc>
        <w:tc>
          <w:tcPr>
            <w:tcW w:w="7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U07.</w:t>
            </w:r>
            <w:r w:rsidRPr="00F4025C">
              <w:rPr>
                <w:color w:val="000000"/>
                <w:spacing w:val="-2"/>
                <w:sz w:val="16"/>
                <w:szCs w:val="16"/>
                <w:lang w:val="en-US"/>
              </w:rPr>
              <w:t>2</w:t>
            </w:r>
          </w:p>
        </w:tc>
        <w:tc>
          <w:tcPr>
            <w:tcW w:w="10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550B5D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40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Новоутворення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С00-</w:t>
            </w:r>
            <w:r w:rsidRPr="00F4025C">
              <w:rPr>
                <w:b/>
                <w:sz w:val="16"/>
                <w:szCs w:val="16"/>
                <w:lang w:val="en-US"/>
              </w:rPr>
              <w:t>D48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342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194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225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233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124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70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45</w:t>
            </w:r>
          </w:p>
        </w:tc>
      </w:tr>
      <w:tr w:rsidR="009B3FA6" w:rsidTr="001F2D40">
        <w:trPr>
          <w:cantSplit/>
          <w:trHeight w:val="454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доброякісні новоутворення: шкіри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3.2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D22,D23,D28.0,</w:t>
            </w:r>
          </w:p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D29.0,2,4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232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131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183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106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156</w:t>
            </w:r>
          </w:p>
        </w:tc>
        <w:tc>
          <w:tcPr>
            <w:tcW w:w="10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79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70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45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молочної залози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3.3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D24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яєчника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3.4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D27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сечових органів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3.5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D30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</w:tbl>
    <w:p w:rsidR="005B662A" w:rsidRPr="005B662A" w:rsidRDefault="005B662A">
      <w:pPr>
        <w:pStyle w:val="a6"/>
        <w:jc w:val="left"/>
        <w:rPr>
          <w:sz w:val="6"/>
          <w:szCs w:val="6"/>
          <w:lang w:val="en-US"/>
        </w:rPr>
      </w:pPr>
    </w:p>
    <w:p w:rsidR="00194448" w:rsidRDefault="00194448">
      <w:pPr>
        <w:pStyle w:val="a6"/>
        <w:pageBreakBefore/>
        <w:ind w:firstLine="540"/>
        <w:jc w:val="left"/>
        <w:rPr>
          <w:sz w:val="16"/>
          <w:szCs w:val="16"/>
          <w:lang w:val="uk-UA"/>
        </w:rPr>
      </w:pPr>
      <w:r>
        <w:rPr>
          <w:sz w:val="20"/>
          <w:lang w:val="uk-UA"/>
        </w:rPr>
        <w:lastRenderedPageBreak/>
        <w:t xml:space="preserve">Таблиця </w:t>
      </w:r>
      <w:r>
        <w:rPr>
          <w:sz w:val="20"/>
        </w:rPr>
        <w:t>713</w:t>
      </w:r>
      <w:r>
        <w:rPr>
          <w:sz w:val="20"/>
          <w:lang w:val="uk-UA"/>
        </w:rPr>
        <w:t>0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  <w:lang w:val="uk-UA"/>
        </w:rPr>
        <w:t>Стор.2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6"/>
        <w:gridCol w:w="1083"/>
        <w:gridCol w:w="1083"/>
        <w:gridCol w:w="1083"/>
        <w:gridCol w:w="1122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27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5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5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F4025C">
        <w:trPr>
          <w:cantSplit/>
          <w:trHeight w:val="851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інші </w:t>
            </w:r>
            <w:r>
              <w:rPr>
                <w:sz w:val="18"/>
                <w:szCs w:val="18"/>
                <w:lang w:val="en-US"/>
              </w:rPr>
              <w:t>in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situ</w:t>
            </w:r>
            <w:r>
              <w:rPr>
                <w:sz w:val="18"/>
                <w:szCs w:val="18"/>
                <w:lang w:val="uk-UA"/>
              </w:rPr>
              <w:t xml:space="preserve"> та доброякісні новоутворення, новоутворення невизначеного або невідомого характеру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3.6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P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00-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05,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07-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21, </w:t>
            </w:r>
            <w:r>
              <w:rPr>
                <w:sz w:val="18"/>
                <w:szCs w:val="18"/>
                <w:lang w:val="uk-UA"/>
              </w:rPr>
              <w:t>(крім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12.9),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25,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26,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31-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32,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34-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 xml:space="preserve"> з залученням імунного механізму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4.0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D</w:t>
            </w:r>
            <w:r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  <w:lang w:val="en-US"/>
              </w:rPr>
              <w:t>0-D89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358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287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92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11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F4025C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з них: анемії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D50-D64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285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227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в тому числі, залізодефіцитні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255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апластичні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D60, D61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згортання крові, інші хвороби крові і кровотворних органів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D65-D76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     гемофилія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D66-D68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  <w:lang w:val="uk-UA"/>
              </w:rPr>
              <w:t>в т.ч.</w:t>
            </w:r>
            <w:r>
              <w:rPr>
                <w:sz w:val="18"/>
                <w:szCs w:val="18"/>
              </w:rPr>
              <w:t xml:space="preserve">  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.0,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68.1,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.2,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.8,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деякі порушення з залученням імунного механізму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саркоїдоз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із залученням імунного механізму, не класифіковані в інших рубриках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4.11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D89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1138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556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951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464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11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12</w:t>
            </w:r>
          </w:p>
        </w:tc>
      </w:tr>
      <w:tr w:rsidR="00194448" w:rsidTr="00F4025C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дифузний зоб І ступеня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Е04.0(І)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195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дифузний зоб ІІ-ІІІ ступенів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набутий гіпотиреоз та інші форми гіпотиреозу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вузловий зоб (ендемічний і нетоксичний)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Е01.1.2, Е04.1.2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3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тиреотоксикоз (гіпертиреоз)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тиреоїдити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хвороби щитовидної залози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Е10-Е14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інсулінозалежний  цукровий дiабет I типу  E10.Х, E12.Х  частина I ( із рядка5.8)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Е10.Х,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Е12.Х частина 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інсулінонезалежний  цукровий дiабет II типу  E11.Х.1, E12.Х.1 частина II  (із рядка5.8)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E11.Х.1,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E12.Х.1  частина II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із них 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типу  із отриманням інсуліну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(із рядка5.10)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E11.Х.2,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E12.Х.2 частина II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кількість хворих на цукровий дiабет з ускладненнями (із р.5.8)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Е10.0-8 - Е14.0-8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 них: діабет з ураженням нирок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Е10.2-Е14.2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  <w:r>
              <w:rPr>
                <w:sz w:val="18"/>
                <w:szCs w:val="18"/>
                <w:lang w:val="uk-UA"/>
              </w:rPr>
              <w:t xml:space="preserve"> &gt;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катаракта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  <w:r>
              <w:rPr>
                <w:sz w:val="18"/>
                <w:szCs w:val="18"/>
                <w:lang w:val="uk-UA"/>
              </w:rPr>
              <w:t xml:space="preserve"> &gt;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ретинопатія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гангрена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Е10.5-Е14.5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інсулінозалежний цукровий діабет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  (із р.5.9)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10.Х (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цукровий діабет з комою (гостра хвороба)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10.0-Е14.0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цукровий діабет з кетоацидо</w:t>
            </w:r>
            <w:r>
              <w:rPr>
                <w:sz w:val="18"/>
                <w:szCs w:val="18"/>
              </w:rPr>
              <w:t>зом (гостра хвороба)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lang w:val="en-US"/>
              </w:rPr>
              <w:t>.20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E10.1-Е14.1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ураженням очей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E10.3-Е14.3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неврологічними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E10.4-Е14.4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sz w:val="16"/>
          <w:szCs w:val="16"/>
          <w:lang w:val="en-GB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4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порушенням переферичного кровообігу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E10.5-Е14.5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іншими уточненими ускладненями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E10.6-Е14.6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множинними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E10.7-Е14.7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неуточненими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E10.8-Е14.8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цукровий діабет без ускладнень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E10.9-Е14.9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діабет нецукровий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5.28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E23.2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Е66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післяопераційний гіпотиреоз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Е89.0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F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F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713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417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688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404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нейроциркуляторна астенія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6.1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  <w:lang w:val="uk-UA"/>
              </w:rPr>
              <w:t>45.3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нервової системи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G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G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3021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1755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1062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610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1260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663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59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41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запальні хвороби ЦНС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00,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03,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04,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06,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08,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09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розсіяний склероз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епілепсія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транзиторні церебральні ішемічні напади та споріднені синдроми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2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60-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62,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 64,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70-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72 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ураження нервів, нервових корінців та сплетінь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  <w:r>
              <w:rPr>
                <w:sz w:val="16"/>
                <w:szCs w:val="16"/>
                <w:lang w:val="en-US"/>
              </w:rPr>
              <w:t>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ind w:firstLine="540"/>
        <w:rPr>
          <w:sz w:val="8"/>
          <w:szCs w:val="8"/>
          <w:lang w:val="uk-UA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5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дитячий церебральний параліч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вегетосудинна дистонія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G90.9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дитяча спинальна м'язва атрофія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м'язва  дистрофія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G71</w:t>
            </w:r>
            <w:r>
              <w:rPr>
                <w:sz w:val="18"/>
                <w:szCs w:val="18"/>
                <w:lang w:val="en-US"/>
              </w:rPr>
              <w:t>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ока та його придаткового апарату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4595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2376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1846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1253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639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223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111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запалення повік (и)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175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169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кон’юнктивіт та інші захворювання кон’юнктиви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катаракта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Н25-Н26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кришталика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косоокість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Н49-Н50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атрофія зорового нерва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рефракції та акомодації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3453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</w:tr>
      <w:tr w:rsidR="00194448" w:rsidTr="002E0BA3">
        <w:trPr>
          <w:cantSplit/>
          <w:trHeight w:val="312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міопія (короткозорість)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2010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1018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542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266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9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659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338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вуха та сосковидного відростку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1067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608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898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524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138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49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38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хвороби середнього вуха та сосковидного відростку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344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них, гострий отит середнього вуха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Н65.0-1, Н66.0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отит середнього вуха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Н65.2-4, Н66.1-3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6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5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1373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897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322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239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907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548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103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82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гостра ревматична гарячка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без враження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ревматичні хвороби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І10-І13, І20.Х.7-І25.Х.7, І60.Х.7-І69.Х.7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ессенціальна гіпертензія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I10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I27-I31, I33-I38, I40, I42, I50-I51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pacing w:val="-6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-6"/>
                <w:sz w:val="18"/>
                <w:szCs w:val="18"/>
                <w:lang w:val="en-US"/>
              </w:rPr>
              <w:t>I3</w:t>
            </w:r>
            <w:r>
              <w:rPr>
                <w:spacing w:val="-6"/>
                <w:sz w:val="18"/>
                <w:szCs w:val="18"/>
                <w:lang w:val="uk-UA"/>
              </w:rPr>
              <w:t>4</w:t>
            </w:r>
            <w:r>
              <w:rPr>
                <w:spacing w:val="-6"/>
                <w:sz w:val="18"/>
                <w:szCs w:val="18"/>
                <w:lang w:val="en-US"/>
              </w:rPr>
              <w:t>-I38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кардіоміопатія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I42.0,2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периферичних судин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I73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флебіт, тромбофлебіт, венозна емболія, тромбоз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I80-I82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варикозне розширення вен нижніх кінцівок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геморой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недостатність </w:t>
            </w:r>
            <w:r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аортального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комбіноване ураження мітрального та аортальног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І08.0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ind w:firstLine="540"/>
        <w:rPr>
          <w:sz w:val="8"/>
          <w:szCs w:val="8"/>
          <w:lang w:val="en-US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7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0"/>
        <w:gridCol w:w="774"/>
        <w:gridCol w:w="1391"/>
        <w:gridCol w:w="1013"/>
        <w:gridCol w:w="1089"/>
        <w:gridCol w:w="1079"/>
        <w:gridCol w:w="1079"/>
        <w:gridCol w:w="1079"/>
        <w:gridCol w:w="1098"/>
        <w:gridCol w:w="1083"/>
        <w:gridCol w:w="1083"/>
        <w:gridCol w:w="1083"/>
        <w:gridCol w:w="1109"/>
      </w:tblGrid>
      <w:tr w:rsidR="00194448" w:rsidTr="006E63A2">
        <w:trPr>
          <w:cantSplit/>
          <w:trHeight w:val="370"/>
        </w:trPr>
        <w:tc>
          <w:tcPr>
            <w:tcW w:w="29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4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7" w:type="dxa"/>
            <w:gridSpan w:val="6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19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77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19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комбін. ураження мітрального та тристулкового клапанів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І08.1-3.8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І30.8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І34.0.2.8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І35.0-2.8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I09.2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510"/>
        </w:trPr>
        <w:tc>
          <w:tcPr>
            <w:tcW w:w="29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77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10.47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I31.9</w:t>
            </w:r>
          </w:p>
        </w:tc>
        <w:tc>
          <w:tcPr>
            <w:tcW w:w="10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</w:p>
        </w:tc>
        <w:tc>
          <w:tcPr>
            <w:tcW w:w="7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3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J00-J99</w:t>
            </w:r>
          </w:p>
        </w:tc>
        <w:tc>
          <w:tcPr>
            <w:tcW w:w="10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9425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4996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7965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4175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1491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858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178</w:t>
            </w:r>
          </w:p>
        </w:tc>
        <w:tc>
          <w:tcPr>
            <w:tcW w:w="11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139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фарингіт та гострий тонзиліт</w:t>
            </w:r>
          </w:p>
        </w:tc>
        <w:tc>
          <w:tcPr>
            <w:tcW w:w="77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J02-J03</w:t>
            </w:r>
          </w:p>
        </w:tc>
        <w:tc>
          <w:tcPr>
            <w:tcW w:w="10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1146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533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1146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533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ларингіт та трахеїт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732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гострі інфекції верхніх дихальний шляхів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11.3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4292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2178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4292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2178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грип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пневмонії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J12-J16, J18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бронхіт та брохіоліт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338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носа та синусів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11.7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 xml:space="preserve">31, 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33-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алергічний риніт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30.1-4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457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риніт, назофарингіт, фарингіт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11.9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хвороби мигдаликів та аденоїдів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749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верхніх дихальних шляхів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36-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GB"/>
        </w:rPr>
        <w:t>8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1595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550B5D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550B5D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550B5D">
        <w:trPr>
          <w:cantSplit/>
          <w:trHeight w:val="365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ларингіт, ларинготрахеїт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Бронхіт, емфізема та інші хронічні обструктивні хвороби легень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 хронічний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хронічні обструктивні хвороби легень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бронхіальна астма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45-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459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J44.8.2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2E0BA3">
        <w:trPr>
          <w:cantSplit/>
          <w:trHeight w:val="284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Pr="00550B5D" w:rsidRDefault="00550B5D">
            <w:pPr>
              <w:shd w:val="clear" w:color="auto" w:fill="FFFFFF"/>
              <w:ind w:left="14"/>
              <w:rPr>
                <w:sz w:val="16"/>
                <w:szCs w:val="16"/>
              </w:rPr>
            </w:pPr>
            <w:r w:rsidRPr="00550B5D">
              <w:rPr>
                <w:sz w:val="16"/>
                <w:szCs w:val="16"/>
              </w:rPr>
              <w:t xml:space="preserve">інші вірусні пневмонії (COVID-19)  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11.20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P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2E0BA3">
        <w:trPr>
          <w:cantSplit/>
          <w:trHeight w:val="340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4083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1876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1726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818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2450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1105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76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43</w:t>
            </w:r>
          </w:p>
        </w:tc>
      </w:tr>
      <w:tr w:rsidR="00550B5D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гінгівіт та інші хвороби ротової порожнини, слинних залоз та щелеп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К05.0.1, К09-К14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420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199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К20-К22, К28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рефлюкс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диспепсії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функціональні розлади шлунка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К50-К51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К50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К58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гепатит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К73, К75.2,3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жовчно-кам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</w:tbl>
    <w:p w:rsidR="00194448" w:rsidRDefault="00194448">
      <w:pPr>
        <w:pageBreakBefore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GB"/>
        </w:rPr>
        <w:t>9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холецистит, холангіт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целіакія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12.21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K90</w:t>
            </w:r>
            <w:r>
              <w:rPr>
                <w:sz w:val="18"/>
                <w:szCs w:val="18"/>
                <w:lang w:val="uk-UA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13.0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L00-L99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2980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1422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2146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1024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760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364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351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186</w:t>
            </w:r>
          </w:p>
        </w:tc>
      </w:tr>
      <w:tr w:rsidR="00194448" w:rsidTr="002E0BA3">
        <w:trPr>
          <w:cantSplit/>
          <w:trHeight w:val="510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шкіри та підшкірної клітковини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280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атопічний дерматит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13.3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512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227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400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178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кістково-м</w:t>
            </w:r>
            <w:r>
              <w:rPr>
                <w:b/>
                <w:sz w:val="18"/>
                <w:szCs w:val="18"/>
              </w:rPr>
              <w:t>’</w:t>
            </w:r>
            <w:r>
              <w:rPr>
                <w:b/>
                <w:sz w:val="18"/>
                <w:szCs w:val="18"/>
                <w:lang w:val="uk-UA"/>
              </w:rPr>
              <w:t>язової системи та сполучної тканини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14.0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M00-M99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3202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1914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1788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1110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1652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947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362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250</w:t>
            </w:r>
          </w:p>
        </w:tc>
      </w:tr>
      <w:tr w:rsidR="00194448" w:rsidTr="002E0BA3">
        <w:trPr>
          <w:cantSplit/>
          <w:trHeight w:val="680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M05-M06, M08</w:t>
            </w:r>
            <w:r>
              <w:rPr>
                <w:sz w:val="18"/>
                <w:szCs w:val="18"/>
                <w:lang w:val="uk-UA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M10-M13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06, М08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артрози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деформуючий артроз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19.9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анкілозуючий спондиліт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М45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ураження міжхребетних дисків шийного та інших відділів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М50-М51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2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дорсопатії, спондилопатії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М40-М43,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М46-М48,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М53-М54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186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126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М83-М85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остеомієліт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b/>
          <w:sz w:val="16"/>
          <w:szCs w:val="16"/>
          <w:lang w:val="en-US"/>
        </w:rPr>
      </w:pPr>
    </w:p>
    <w:p w:rsidR="00194448" w:rsidRDefault="00194448">
      <w:pPr>
        <w:pageBreakBefore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Стор.10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15.0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2726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1306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168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1538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68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11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гломерулонефрит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гломерулонефрит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інфекції нирок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пієлонефрит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сечокам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камені нирок і сечоводів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pacing w:val="-2"/>
                <w:sz w:val="18"/>
                <w:szCs w:val="18"/>
                <w:lang w:val="uk-UA"/>
              </w:rPr>
            </w:pPr>
            <w:r>
              <w:rPr>
                <w:spacing w:val="-1"/>
                <w:sz w:val="18"/>
                <w:szCs w:val="18"/>
                <w:lang w:val="uk-UA"/>
              </w:rPr>
              <w:t>надмірна крайня плоть, фімоз і парафімоз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-2"/>
                <w:sz w:val="18"/>
                <w:szCs w:val="18"/>
                <w:lang w:val="uk-UA"/>
              </w:rPr>
              <w:t>15.18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N47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молочної залози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сальпінгіт, оофорит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запальні хвороби шийки матки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розлади менструацій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91-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92,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органічного характеру)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b/>
          <w:sz w:val="16"/>
          <w:szCs w:val="16"/>
          <w:lang w:val="uk-UA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Стор.11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14"/>
        <w:gridCol w:w="1114"/>
        <w:gridCol w:w="1114"/>
        <w:gridCol w:w="1114"/>
        <w:gridCol w:w="1149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6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2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5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16.0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O00-O99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  <w:lang w:val="uk-UA"/>
              </w:rPr>
              <w:t>к</w:t>
            </w:r>
            <w:r>
              <w:rPr>
                <w:b/>
                <w:sz w:val="18"/>
                <w:szCs w:val="18"/>
              </w:rPr>
              <w:t>р</w:t>
            </w:r>
            <w:r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</w:rPr>
              <w:t>м О80)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2E0BA3">
        <w:trPr>
          <w:cantSplit/>
          <w:trHeight w:val="794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Вроджені аномалії (вади розвитку), деформації і хромосомні порушення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18.0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Q00-Q99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1246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670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109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65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1017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515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18.1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Q20-Q26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257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вроджен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аномал</w:t>
            </w:r>
            <w:r>
              <w:rPr>
                <w:sz w:val="18"/>
                <w:szCs w:val="18"/>
              </w:rPr>
              <w:t>i</w:t>
            </w:r>
            <w:r w:rsidR="00FA55B7">
              <w:rPr>
                <w:sz w:val="18"/>
                <w:szCs w:val="18"/>
                <w:lang w:val="uk-UA"/>
              </w:rPr>
              <w:t>ї</w:t>
            </w:r>
            <w:r>
              <w:rPr>
                <w:sz w:val="18"/>
                <w:szCs w:val="18"/>
                <w:lang w:val="uk-UA"/>
              </w:rPr>
              <w:t xml:space="preserve"> розвитку сечової системи -всього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вродженi вади розвитку нирки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62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(сечівника)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та шийки сечов</w:t>
            </w:r>
            <w:r>
              <w:rPr>
                <w:sz w:val="18"/>
                <w:szCs w:val="18"/>
                <w:lang w:val="uk-UA"/>
              </w:rPr>
              <w:t>ого</w:t>
            </w:r>
            <w:r>
              <w:rPr>
                <w:sz w:val="18"/>
                <w:szCs w:val="18"/>
              </w:rPr>
              <w:t xml:space="preserve"> міхур</w:t>
            </w:r>
            <w:r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  <w:lang w:val="uk-UA"/>
              </w:rPr>
              <w:t xml:space="preserve">ші </w:t>
            </w:r>
            <w:r>
              <w:rPr>
                <w:sz w:val="18"/>
                <w:szCs w:val="18"/>
              </w:rPr>
              <w:t>вроджені вади розвитку сечового міхура та сечівника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інші уточнені вроджені вади розвитку сечової системи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rPr>
          <w:lang w:val="en-US"/>
        </w:rPr>
      </w:pPr>
    </w:p>
    <w:p w:rsidR="00194448" w:rsidRDefault="00194448">
      <w:pPr>
        <w:jc w:val="right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8"/>
        <w:gridCol w:w="705"/>
        <w:gridCol w:w="1322"/>
        <w:gridCol w:w="958"/>
        <w:gridCol w:w="1114"/>
        <w:gridCol w:w="1114"/>
        <w:gridCol w:w="1114"/>
        <w:gridCol w:w="1114"/>
        <w:gridCol w:w="1149"/>
        <w:gridCol w:w="1114"/>
        <w:gridCol w:w="1114"/>
        <w:gridCol w:w="1114"/>
        <w:gridCol w:w="1100"/>
      </w:tblGrid>
      <w:tr w:rsidR="00194448" w:rsidTr="00A84622">
        <w:trPr>
          <w:cantSplit/>
          <w:trHeight w:val="37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3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1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A84622">
        <w:trPr>
          <w:cantSplit/>
          <w:trHeight w:val="370"/>
        </w:trPr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2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1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A84622">
        <w:trPr>
          <w:cantSplit/>
          <w:trHeight w:val="322"/>
        </w:trPr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A84622">
        <w:trPr>
          <w:cantSplit/>
          <w:trHeight w:val="285"/>
        </w:trPr>
        <w:tc>
          <w:tcPr>
            <w:tcW w:w="291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A84622">
        <w:trPr>
          <w:cantSplit/>
          <w:trHeight w:val="680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Симптоми, ознаки та відхилення від норми, що виявлені при лабораторних та клінічних дослідженнях, не класифіковані в інших рубриках</w:t>
            </w:r>
          </w:p>
        </w:tc>
        <w:tc>
          <w:tcPr>
            <w:tcW w:w="7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19.0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R00-R99</w:t>
            </w:r>
          </w:p>
        </w:tc>
        <w:tc>
          <w:tcPr>
            <w:tcW w:w="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340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7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3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9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340"/>
        </w:trPr>
        <w:tc>
          <w:tcPr>
            <w:tcW w:w="291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дислексія</w:t>
            </w:r>
          </w:p>
        </w:tc>
        <w:tc>
          <w:tcPr>
            <w:tcW w:w="7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19.2</w:t>
            </w:r>
          </w:p>
        </w:tc>
        <w:tc>
          <w:tcPr>
            <w:tcW w:w="13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R48.0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454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7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20.0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S00-</w:t>
            </w:r>
            <w:r>
              <w:rPr>
                <w:b/>
                <w:sz w:val="18"/>
                <w:szCs w:val="18"/>
              </w:rPr>
              <w:t>Т98</w:t>
            </w:r>
          </w:p>
        </w:tc>
        <w:tc>
          <w:tcPr>
            <w:tcW w:w="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945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552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929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sz w:val="4"/>
          <w:szCs w:val="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Дата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u w:val="single"/>
                <w:lang w:val="en-US"/>
              </w:rPr>
              <w:t>29.01.2025</w:t>
            </w:r>
            <w:r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>
              <w:rPr>
                <w:sz w:val="20"/>
                <w:szCs w:val="20"/>
                <w:lang w:val="en-US"/>
              </w:rPr>
              <w:t xml:space="preserve"> ___________     </w:t>
            </w:r>
            <w:r>
              <w:rPr>
                <w:b/>
                <w:sz w:val="20"/>
                <w:szCs w:val="20"/>
                <w:u w:val="single"/>
                <w:lang w:val="uk-UA"/>
              </w:rPr>
              <w:t>Віктор ЯРМОЛЮК</w:t>
            </w: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Виконавець _____________  </w:t>
            </w:r>
            <w:r>
              <w:rPr>
                <w:sz w:val="20"/>
                <w:szCs w:val="20"/>
                <w:u w:val="single"/>
                <w:lang w:val="uk-UA"/>
              </w:rPr>
              <w:t>Олена ПШЕНЯНИК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Номер телефону виконавця</w:t>
            </w:r>
            <w:r>
              <w:rPr>
                <w:sz w:val="20"/>
                <w:szCs w:val="20"/>
                <w:u w:val="single"/>
                <w:lang w:val="uk-UA"/>
              </w:rPr>
              <w:t>_______________________________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tbl>
      <w:tblPr>
        <w:tblW w:w="0" w:type="auto"/>
        <w:tblInd w:w="-191" w:type="dxa"/>
        <w:tblLayout w:type="fixed"/>
        <w:tblLook w:val="0000" w:firstRow="0" w:lastRow="0" w:firstColumn="0" w:lastColumn="0" w:noHBand="0" w:noVBand="0"/>
      </w:tblPr>
      <w:tblGrid>
        <w:gridCol w:w="236"/>
        <w:gridCol w:w="2840"/>
        <w:gridCol w:w="1804"/>
        <w:gridCol w:w="5264"/>
        <w:gridCol w:w="527"/>
        <w:gridCol w:w="428"/>
        <w:gridCol w:w="428"/>
        <w:gridCol w:w="119"/>
        <w:gridCol w:w="309"/>
        <w:gridCol w:w="6"/>
        <w:gridCol w:w="319"/>
        <w:gridCol w:w="103"/>
        <w:gridCol w:w="213"/>
        <w:gridCol w:w="216"/>
        <w:gridCol w:w="100"/>
        <w:gridCol w:w="32"/>
        <w:gridCol w:w="284"/>
        <w:gridCol w:w="13"/>
        <w:gridCol w:w="11"/>
        <w:gridCol w:w="292"/>
        <w:gridCol w:w="17"/>
        <w:gridCol w:w="109"/>
        <w:gridCol w:w="190"/>
        <w:gridCol w:w="9"/>
        <w:gridCol w:w="309"/>
        <w:gridCol w:w="308"/>
        <w:gridCol w:w="182"/>
        <w:gridCol w:w="127"/>
        <w:gridCol w:w="205"/>
        <w:gridCol w:w="104"/>
        <w:gridCol w:w="228"/>
        <w:gridCol w:w="332"/>
        <w:gridCol w:w="530"/>
      </w:tblGrid>
      <w:tr w:rsidR="00194448" w:rsidTr="00F27FDF">
        <w:trPr>
          <w:cantSplit/>
        </w:trPr>
        <w:tc>
          <w:tcPr>
            <w:tcW w:w="176" w:type="dxa"/>
            <w:shd w:val="clear" w:color="auto" w:fill="auto"/>
          </w:tcPr>
          <w:p w:rsidR="00194448" w:rsidRDefault="00194448">
            <w:pPr>
              <w:pStyle w:val="ad"/>
            </w:pPr>
          </w:p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800" w:type="dxa"/>
            <w:gridSpan w:val="1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 w:rsidTr="00F27FDF">
        <w:trPr>
          <w:cantSplit/>
          <w:trHeight w:val="80"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 w:rsidTr="00F27FDF">
        <w:trPr>
          <w:cantSplit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800" w:type="dxa"/>
            <w:gridSpan w:val="1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14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 w:rsidTr="00F27FDF">
        <w:trPr>
          <w:cantSplit/>
          <w:trHeight w:val="79"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 w:rsidTr="00045F97">
        <w:trPr>
          <w:cantSplit/>
          <w:trHeight w:val="230"/>
        </w:trPr>
        <w:tc>
          <w:tcPr>
            <w:tcW w:w="4820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526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6050" w:type="dxa"/>
            <w:gridSpan w:val="29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МЕДИЧНА  ДОКУМЕНТАЦІЯ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</w:tc>
      </w:tr>
      <w:tr w:rsidR="00194448" w:rsidTr="00045F97">
        <w:trPr>
          <w:cantSplit/>
          <w:trHeight w:val="9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502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1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2334" w:type="dxa"/>
            <w:gridSpan w:val="10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 w:rsidTr="00045F97">
        <w:trPr>
          <w:cantSplit/>
          <w:trHeight w:val="85"/>
        </w:trPr>
        <w:tc>
          <w:tcPr>
            <w:tcW w:w="4820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>
              <w:rPr>
                <w:b/>
                <w:sz w:val="22"/>
                <w:szCs w:val="22"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>
              <w:rPr>
                <w:b/>
                <w:sz w:val="20"/>
                <w:szCs w:val="20"/>
                <w:lang w:val="uk-UA"/>
              </w:rPr>
              <w:t>м. Харків, вул. Сумська,64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 w:rsidTr="00045F97">
        <w:trPr>
          <w:cantSplit/>
          <w:trHeight w:val="276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8"/>
                <w:szCs w:val="18"/>
              </w:rPr>
              <w:t xml:space="preserve">     Затверджена наказом МОЗ України</w:t>
            </w:r>
          </w:p>
        </w:tc>
      </w:tr>
      <w:tr w:rsidR="00194448" w:rsidTr="00045F97">
        <w:trPr>
          <w:cantSplit/>
          <w:trHeight w:val="4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 w:rsidTr="00045F97">
        <w:trPr>
          <w:cantSplit/>
          <w:trHeight w:val="14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4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42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998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5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 w:rsidTr="00045F97">
        <w:trPr>
          <w:cantSplit/>
          <w:trHeight w:val="9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pStyle w:val="a6"/>
        <w:rPr>
          <w:sz w:val="6"/>
          <w:szCs w:val="6"/>
          <w:lang w:val="uk-UA"/>
        </w:rPr>
      </w:pPr>
    </w:p>
    <w:p w:rsidR="00194448" w:rsidRDefault="00194448">
      <w:pPr>
        <w:pStyle w:val="a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(серед дорослого населення 18 років і старші)</w:t>
      </w:r>
    </w:p>
    <w:p w:rsidR="0031172B" w:rsidRPr="0031172B" w:rsidRDefault="0031172B" w:rsidP="0031172B">
      <w:pPr>
        <w:spacing w:after="60"/>
        <w:jc w:val="center"/>
        <w:rPr>
          <w:sz w:val="16"/>
          <w:u w:val="single"/>
          <w:lang w:val="uk-UA"/>
        </w:rPr>
      </w:pPr>
      <w:r w:rsidRPr="0031172B">
        <w:rPr>
          <w:b/>
          <w:sz w:val="18"/>
          <w:szCs w:val="22"/>
          <w:u w:val="single"/>
          <w:lang w:val="uk-UA"/>
        </w:rPr>
        <w:t xml:space="preserve">за </w:t>
      </w:r>
      <w:r w:rsidRPr="008B0C46">
        <w:rPr>
          <w:b/>
          <w:sz w:val="12"/>
          <w:szCs w:val="16"/>
          <w:u w:val="single"/>
        </w:rPr>
        <w:t xml:space="preserve"> </w:t>
      </w:r>
      <w:r w:rsidRPr="0031172B">
        <w:rPr>
          <w:b/>
          <w:sz w:val="12"/>
          <w:szCs w:val="16"/>
          <w:u w:val="single"/>
          <w:lang w:val="en-US"/>
        </w:rPr>
        <w:t>IV</w:t>
      </w:r>
      <w:r w:rsidRPr="008B0C46">
        <w:rPr>
          <w:b/>
          <w:sz w:val="12"/>
          <w:szCs w:val="16"/>
          <w:u w:val="single"/>
        </w:rPr>
        <w:t xml:space="preserve"> </w:t>
      </w:r>
      <w:r w:rsidRPr="0031172B">
        <w:rPr>
          <w:b/>
          <w:sz w:val="18"/>
          <w:szCs w:val="22"/>
          <w:u w:val="single"/>
          <w:lang w:val="uk-UA"/>
        </w:rPr>
        <w:t>квартал</w:t>
      </w:r>
      <w:r w:rsidRPr="0031172B">
        <w:rPr>
          <w:b/>
          <w:sz w:val="18"/>
          <w:szCs w:val="22"/>
          <w:u w:val="single"/>
        </w:rPr>
        <w:t xml:space="preserve">  2024  </w:t>
      </w:r>
      <w:r w:rsidRPr="0031172B">
        <w:rPr>
          <w:b/>
          <w:sz w:val="18"/>
          <w:szCs w:val="22"/>
          <w:u w:val="single"/>
          <w:lang w:val="uk-UA"/>
        </w:rPr>
        <w:t>року</w:t>
      </w:r>
    </w:p>
    <w:p w:rsidR="00194448" w:rsidRDefault="00194448">
      <w:pPr>
        <w:pStyle w:val="a6"/>
        <w:jc w:val="left"/>
        <w:rPr>
          <w:sz w:val="16"/>
          <w:szCs w:val="16"/>
        </w:rPr>
      </w:pPr>
      <w:r>
        <w:rPr>
          <w:sz w:val="16"/>
          <w:szCs w:val="16"/>
          <w:lang w:val="uk-UA"/>
        </w:rPr>
        <w:t xml:space="preserve">Таблиця </w:t>
      </w:r>
      <w:r>
        <w:rPr>
          <w:sz w:val="16"/>
          <w:szCs w:val="16"/>
        </w:rPr>
        <w:t>711</w:t>
      </w:r>
      <w:r>
        <w:rPr>
          <w:sz w:val="16"/>
          <w:szCs w:val="16"/>
          <w:lang w:val="uk-UA"/>
        </w:rPr>
        <w:t xml:space="preserve">0 </w:t>
      </w:r>
    </w:p>
    <w:tbl>
      <w:tblPr>
        <w:tblW w:w="16033" w:type="dxa"/>
        <w:jc w:val="center"/>
        <w:tblLayout w:type="fixed"/>
        <w:tblLook w:val="0000" w:firstRow="0" w:lastRow="0" w:firstColumn="0" w:lastColumn="0" w:noHBand="0" w:noVBand="0"/>
      </w:tblPr>
      <w:tblGrid>
        <w:gridCol w:w="2425"/>
        <w:gridCol w:w="567"/>
        <w:gridCol w:w="1134"/>
        <w:gridCol w:w="975"/>
        <w:gridCol w:w="937"/>
        <w:gridCol w:w="815"/>
        <w:gridCol w:w="813"/>
        <w:gridCol w:w="814"/>
        <w:gridCol w:w="757"/>
        <w:gridCol w:w="946"/>
        <w:gridCol w:w="970"/>
        <w:gridCol w:w="897"/>
        <w:gridCol w:w="867"/>
        <w:gridCol w:w="827"/>
        <w:gridCol w:w="761"/>
        <w:gridCol w:w="734"/>
        <w:gridCol w:w="794"/>
      </w:tblGrid>
      <w:tr w:rsidR="00194448" w:rsidRPr="00DE4F61" w:rsidTr="00FA55B7">
        <w:trPr>
          <w:jc w:val="center"/>
        </w:trPr>
        <w:tc>
          <w:tcPr>
            <w:tcW w:w="2425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</w:rPr>
              <w:t>Найменуваннякласів і окремих хвороб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№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b w:val="0"/>
                <w:sz w:val="14"/>
                <w:szCs w:val="14"/>
                <w:lang w:val="uk-UA"/>
              </w:rPr>
              <w:t>ряд</w:t>
            </w:r>
            <w:r w:rsidRPr="00045F97">
              <w:rPr>
                <w:sz w:val="14"/>
                <w:szCs w:val="14"/>
                <w:lang w:val="uk-UA"/>
              </w:rPr>
              <w:t>ка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Шифр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за МКХ-10</w:t>
            </w:r>
          </w:p>
        </w:tc>
        <w:tc>
          <w:tcPr>
            <w:tcW w:w="11907" w:type="dxa"/>
            <w:gridSpan w:val="1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>ЗАРЕЄСТРОВАНО ЗАХВОРЮВАНЬ</w:t>
            </w:r>
          </w:p>
        </w:tc>
      </w:tr>
      <w:tr w:rsidR="00194448" w:rsidRPr="00DE4F61" w:rsidTr="00FA55B7">
        <w:trPr>
          <w:jc w:val="center"/>
        </w:trPr>
        <w:tc>
          <w:tcPr>
            <w:tcW w:w="2425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6057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дорослих 18 років і старші</w:t>
            </w:r>
          </w:p>
        </w:tc>
        <w:tc>
          <w:tcPr>
            <w:tcW w:w="585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>в тому числі у дорослих 55 років і старші (ж), 60 років і старші (ч)</w:t>
            </w:r>
          </w:p>
        </w:tc>
      </w:tr>
      <w:tr w:rsidR="00194448" w:rsidRPr="00DE4F61" w:rsidTr="00FA55B7">
        <w:trPr>
          <w:jc w:val="center"/>
        </w:trPr>
        <w:tc>
          <w:tcPr>
            <w:tcW w:w="2425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всього</w:t>
            </w:r>
          </w:p>
        </w:tc>
        <w:tc>
          <w:tcPr>
            <w:tcW w:w="93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з них,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чоловіків</w:t>
            </w:r>
          </w:p>
        </w:tc>
        <w:tc>
          <w:tcPr>
            <w:tcW w:w="162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вперше в житті</w:t>
            </w:r>
          </w:p>
        </w:tc>
        <w:tc>
          <w:tcPr>
            <w:tcW w:w="157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число померлих з основної причини смерті</w:t>
            </w:r>
          </w:p>
        </w:tc>
        <w:tc>
          <w:tcPr>
            <w:tcW w:w="946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Перебувають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під  диспансерним наглядом на 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кінець звітного року</w:t>
            </w:r>
          </w:p>
        </w:tc>
        <w:tc>
          <w:tcPr>
            <w:tcW w:w="97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всього</w:t>
            </w:r>
          </w:p>
        </w:tc>
        <w:tc>
          <w:tcPr>
            <w:tcW w:w="89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з них,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чоловіків</w:t>
            </w:r>
          </w:p>
        </w:tc>
        <w:tc>
          <w:tcPr>
            <w:tcW w:w="16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вперше в житті</w:t>
            </w:r>
          </w:p>
        </w:tc>
        <w:tc>
          <w:tcPr>
            <w:tcW w:w="149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число померлих з основної причини смерті</w:t>
            </w:r>
          </w:p>
        </w:tc>
        <w:tc>
          <w:tcPr>
            <w:tcW w:w="79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Перебувають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під диспансерним наглядом на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кінець звітного року</w:t>
            </w:r>
          </w:p>
        </w:tc>
      </w:tr>
      <w:tr w:rsidR="00194448" w:rsidTr="00FA55B7">
        <w:trPr>
          <w:trHeight w:val="611"/>
          <w:jc w:val="center"/>
        </w:trPr>
        <w:tc>
          <w:tcPr>
            <w:tcW w:w="2425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75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3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946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7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9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79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</w:tr>
      <w:tr w:rsidR="00194448" w:rsidTr="00FA55B7">
        <w:trPr>
          <w:jc w:val="center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FA55B7">
        <w:trPr>
          <w:cantSplit/>
          <w:trHeight w:val="227"/>
          <w:jc w:val="center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Всі хвороби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1.0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1364923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477718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ind w:hanging="9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368042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ind w:hanging="29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132181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4860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1966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627344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ind w:left="57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813118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274084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149523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50153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4593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ind w:hanging="28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1802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388853</w:t>
            </w:r>
          </w:p>
        </w:tc>
      </w:tr>
      <w:tr w:rsidR="00194448" w:rsidTr="00FA55B7">
        <w:trPr>
          <w:cantSplit/>
          <w:trHeight w:val="397"/>
          <w:jc w:val="center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в тому числі:</w:t>
            </w:r>
          </w:p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Деякі інфекційні та паразитарні хвороби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2.0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en-US"/>
              </w:rPr>
              <w:t>A00-B99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24041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9372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16873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6853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5540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6817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2578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4603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1704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1642</w:t>
            </w:r>
          </w:p>
        </w:tc>
      </w:tr>
      <w:tr w:rsidR="00194448" w:rsidTr="00FA55B7">
        <w:trPr>
          <w:cantSplit/>
          <w:trHeight w:val="227"/>
          <w:jc w:val="center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</w:t>
            </w:r>
            <w:r w:rsidRPr="00DE4F61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326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196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118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281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</w:t>
            </w:r>
          </w:p>
        </w:tc>
      </w:tr>
      <w:tr w:rsidR="00194448" w:rsidTr="00FA55B7">
        <w:trPr>
          <w:cantSplit/>
          <w:trHeight w:val="227"/>
          <w:jc w:val="center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B32E79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DE4F61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pacing w:val="-5"/>
                <w:sz w:val="16"/>
                <w:szCs w:val="16"/>
                <w:lang w:val="en-US"/>
              </w:rPr>
              <w:t>B18.2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1401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339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242</w:t>
            </w:r>
          </w:p>
        </w:tc>
      </w:tr>
      <w:tr w:rsidR="00B32E79" w:rsidRPr="002A38C3" w:rsidTr="00FA55B7">
        <w:trPr>
          <w:cantSplit/>
          <w:trHeight w:val="340"/>
          <w:jc w:val="center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32E79" w:rsidRPr="00B32E79" w:rsidRDefault="00B32E79" w:rsidP="00550B5D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 w:rsidP="00B32E7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DE4F61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2940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1127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2940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1127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1346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497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1346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334</w:t>
            </w:r>
          </w:p>
        </w:tc>
      </w:tr>
      <w:tr w:rsidR="00B32E79" w:rsidTr="00FA55B7">
        <w:trPr>
          <w:cantSplit/>
          <w:trHeight w:val="340"/>
          <w:jc w:val="center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B32E79" w:rsidRPr="00B32E79" w:rsidRDefault="00B32E79" w:rsidP="00B32E79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</w:t>
            </w:r>
            <w:r w:rsidRPr="00B32E79">
              <w:rPr>
                <w:color w:val="000000"/>
                <w:spacing w:val="-2"/>
                <w:sz w:val="16"/>
                <w:szCs w:val="16"/>
              </w:rPr>
              <w:t xml:space="preserve"> </w:t>
            </w: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не ідентифікований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DE4F61">
              <w:rPr>
                <w:color w:val="000000"/>
                <w:spacing w:val="-2"/>
                <w:sz w:val="16"/>
                <w:szCs w:val="16"/>
                <w:lang w:val="uk-UA"/>
              </w:rPr>
              <w:t>U07.2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B32E79" w:rsidTr="00FA55B7">
        <w:trPr>
          <w:cantSplit/>
          <w:trHeight w:val="227"/>
          <w:jc w:val="center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Новоутворення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3.0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С00-</w:t>
            </w:r>
            <w:r w:rsidRPr="00DE4F61">
              <w:rPr>
                <w:b/>
                <w:sz w:val="16"/>
                <w:szCs w:val="16"/>
                <w:lang w:val="en-US"/>
              </w:rPr>
              <w:t>D48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53571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17711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15882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5015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1120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572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41033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31615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10442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6443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2153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960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483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25275</w:t>
            </w:r>
          </w:p>
        </w:tc>
      </w:tr>
      <w:tr w:rsidR="00B32E79" w:rsidTr="00FA55B7">
        <w:trPr>
          <w:cantSplit/>
          <w:trHeight w:val="284"/>
          <w:jc w:val="center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з них: са</w:t>
            </w:r>
            <w:r w:rsidRPr="00B32E79">
              <w:rPr>
                <w:sz w:val="16"/>
                <w:szCs w:val="16"/>
                <w:lang w:val="en-US"/>
              </w:rPr>
              <w:t>rcinoma in siti</w:t>
            </w:r>
            <w:r w:rsidRPr="00B32E79">
              <w:rPr>
                <w:sz w:val="16"/>
                <w:szCs w:val="16"/>
              </w:rPr>
              <w:t xml:space="preserve"> шийки матки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uk-UA"/>
              </w:rPr>
              <w:t>3.1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en-US"/>
              </w:rPr>
              <w:t>D</w:t>
            </w:r>
            <w:r w:rsidRPr="00DE4F61">
              <w:rPr>
                <w:sz w:val="16"/>
                <w:szCs w:val="16"/>
              </w:rPr>
              <w:t>06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</w:tr>
      <w:tr w:rsidR="00B32E79" w:rsidTr="00FA55B7">
        <w:trPr>
          <w:cantSplit/>
          <w:trHeight w:val="284"/>
          <w:jc w:val="center"/>
        </w:trPr>
        <w:tc>
          <w:tcPr>
            <w:tcW w:w="24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доброякісні новоутворення: шкіри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en-US"/>
              </w:rPr>
              <w:t>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4"/>
                <w:szCs w:val="14"/>
                <w:lang w:val="en-US"/>
              </w:rPr>
            </w:pPr>
            <w:r w:rsidRPr="00DE4F61">
              <w:rPr>
                <w:sz w:val="14"/>
                <w:szCs w:val="14"/>
                <w:lang w:val="en-US"/>
              </w:rPr>
              <w:t>D22,D23,D28.0,</w:t>
            </w:r>
          </w:p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4"/>
                <w:szCs w:val="14"/>
                <w:lang w:val="en-US"/>
              </w:rPr>
              <w:t>D29.0,2,4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10438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3944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7926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2979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5141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4141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1545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2858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955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1795</w:t>
            </w:r>
          </w:p>
        </w:tc>
      </w:tr>
      <w:tr w:rsidR="00B32E79" w:rsidTr="00FA55B7">
        <w:trPr>
          <w:cantSplit/>
          <w:trHeight w:val="227"/>
          <w:jc w:val="center"/>
        </w:trPr>
        <w:tc>
          <w:tcPr>
            <w:tcW w:w="24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молочної залози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en-US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en-US"/>
              </w:rPr>
              <w:t>D24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447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178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373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258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235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Стор.2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23"/>
        <w:gridCol w:w="650"/>
        <w:gridCol w:w="1607"/>
        <w:gridCol w:w="889"/>
        <w:gridCol w:w="761"/>
        <w:gridCol w:w="761"/>
        <w:gridCol w:w="761"/>
        <w:gridCol w:w="761"/>
        <w:gridCol w:w="761"/>
        <w:gridCol w:w="761"/>
        <w:gridCol w:w="761"/>
        <w:gridCol w:w="761"/>
        <w:gridCol w:w="762"/>
        <w:gridCol w:w="762"/>
        <w:gridCol w:w="762"/>
        <w:gridCol w:w="762"/>
        <w:gridCol w:w="792"/>
      </w:tblGrid>
      <w:tr w:rsidR="00194448" w:rsidTr="009F6D98"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9F6D98" w:rsidTr="009F6D98">
        <w:trPr>
          <w:trHeight w:val="28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яєчника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center"/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en-US"/>
              </w:rPr>
              <w:t>3.4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center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en-US"/>
              </w:rPr>
              <w:t>D27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right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right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280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98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сечових органів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D30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56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</w:t>
            </w:r>
          </w:p>
        </w:tc>
      </w:tr>
      <w:tr w:rsidR="00194448" w:rsidTr="009F6D98">
        <w:trPr>
          <w:trHeight w:val="851"/>
        </w:trPr>
        <w:tc>
          <w:tcPr>
            <w:tcW w:w="272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Ін. </w:t>
            </w:r>
            <w:r>
              <w:rPr>
                <w:sz w:val="18"/>
                <w:szCs w:val="18"/>
                <w:lang w:val="en-US"/>
              </w:rPr>
              <w:t>in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situ</w:t>
            </w:r>
            <w:r>
              <w:rPr>
                <w:sz w:val="18"/>
                <w:szCs w:val="18"/>
                <w:lang w:val="uk-UA"/>
              </w:rPr>
              <w:t xml:space="preserve"> та доброякісні новоутворення, новоутворення невизначеного або невідомого характеру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00-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05,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07-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21, </w:t>
            </w:r>
            <w:r>
              <w:rPr>
                <w:sz w:val="18"/>
                <w:szCs w:val="18"/>
                <w:lang w:val="uk-UA"/>
              </w:rPr>
              <w:t xml:space="preserve">(крім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12.9),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25,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26,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31-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32,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34-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9605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973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3704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420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6503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3659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437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1348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226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2498</w:t>
            </w:r>
          </w:p>
        </w:tc>
      </w:tr>
      <w:tr w:rsidR="00194448">
        <w:trPr>
          <w:trHeight w:val="851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 xml:space="preserve"> з залученням імунного механізму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4.0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D50-D89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8902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2423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6569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5432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1354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596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164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3783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з них: анемії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4.1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D50-D64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8461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2301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1400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6317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5377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1339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582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159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3732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в тому числі, залізодефіцитні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8310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2262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1341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6214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5298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562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3673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апластичні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D60, D61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680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згортання крові, інші хвороби крові і кровотворних органів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D65-D76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 гемофилія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D66-D68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в т.ч. </w:t>
            </w:r>
            <w:r>
              <w:rPr>
                <w:sz w:val="18"/>
                <w:szCs w:val="18"/>
              </w:rPr>
              <w:t>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.0,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68.1,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7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.2,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.8,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деякі порушення з залученням імунного механізму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саркоїдоз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</w:tr>
      <w:tr w:rsidR="00194448" w:rsidTr="009F6D98">
        <w:trPr>
          <w:trHeight w:val="56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із залученням імунного механізму, не класифіковані в інших рубриках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 w:rsidTr="009F6D98">
        <w:trPr>
          <w:trHeight w:val="62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83381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24071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8172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2595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64164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52129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14550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3751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1060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40148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дифузний зоб І степеня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  <w:lang w:val="uk-UA"/>
              </w:rPr>
              <w:t xml:space="preserve"> (І)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9758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2817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702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6200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7046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1975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200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4008</w:t>
            </w:r>
          </w:p>
        </w:tc>
      </w:tr>
      <w:tr w:rsidR="00194448">
        <w:trPr>
          <w:trHeight w:val="340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дифузний зоб ІІ-ІІІ ступенів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2348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564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508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1866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1014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809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набутий гіпотиреоз та інші форми гіпотиреозу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3107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590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548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2887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1662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1568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вузловий зоб (ендемічний і нетоксичний)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Е01.1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2, Е04.1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4965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843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901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4493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3034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435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2828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тиреотоксикоз (гіпертиреоз)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843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749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369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3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13"/>
        <w:gridCol w:w="782"/>
        <w:gridCol w:w="1615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84"/>
      </w:tblGrid>
      <w:tr w:rsidR="00194448"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А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6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тиреоїдити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16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4297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918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785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3755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2118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444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350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2019</w:t>
            </w:r>
          </w:p>
        </w:tc>
      </w:tr>
      <w:tr w:rsidR="00194448">
        <w:trPr>
          <w:trHeight w:val="51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щитовидної залози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5.7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цукровий діабет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5.8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36862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12425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2913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34841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24269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7746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1600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23229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інсулінозалежний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10.Х, Е12.Х частина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(із рядка5.8)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5.9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Е10.Х,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Е12.Х частина 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3451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1403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3330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1194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1152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11.Х.1,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12.Х.1 част.</w:t>
            </w:r>
            <w:r>
              <w:rPr>
                <w:sz w:val="18"/>
                <w:szCs w:val="18"/>
                <w:lang w:val="en-US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(із рядка5.8)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11.Х.1,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12.Х.1 частина </w:t>
            </w:r>
            <w:r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33411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11022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2677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31511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23075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7284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1494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22077</w:t>
            </w:r>
          </w:p>
        </w:tc>
      </w:tr>
      <w:tr w:rsidR="00194448">
        <w:trPr>
          <w:trHeight w:val="851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з них 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із отриманням інсуліну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  <w:lang w:val="en-US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(із рядка5.10)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3764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1270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3626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2595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881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2486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кількість хворих на цукровий дiабет з ускладненнями</w:t>
            </w:r>
            <w:r>
              <w:rPr>
                <w:sz w:val="18"/>
                <w:szCs w:val="18"/>
                <w:lang w:val="uk-UA"/>
              </w:rPr>
              <w:t xml:space="preserve"> (із р.5.8)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Е10.0-8 - Е14.0-8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15589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5653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746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15218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10726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3299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10499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діабет з ураженням нирок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5.13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Е10.2-Е14.2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1370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597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805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діабетична катаракта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5.14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діабетична ретинопатія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5.15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5105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1931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3453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1169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90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діабетична гангрена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5.16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Е10.5-Е14.5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інсулінозалежний цукровий діабет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 (із р.5.9)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5.18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</w:t>
            </w:r>
            <w:r>
              <w:rPr>
                <w:sz w:val="18"/>
                <w:szCs w:val="18"/>
              </w:rPr>
              <w:t xml:space="preserve"> (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</w:rPr>
              <w:t xml:space="preserve"> типу)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3451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1403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3330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1194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1152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комою (гостра хвороба)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5.19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E10.0-Е14.0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кетоацидозом (гостра хвороба)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E10.1-Е14.1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ураженням очей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6075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2266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4053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1346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неврологічними ускладненнями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E10.4-Е14.4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9874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6981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2227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4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804"/>
        <w:gridCol w:w="660"/>
        <w:gridCol w:w="1528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806"/>
      </w:tblGrid>
      <w:tr w:rsidR="00194448" w:rsidTr="00FA55B7">
        <w:trPr>
          <w:jc w:val="center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А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порушенням переферичного кровообігу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5.23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E10.5-Е14.5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8730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3307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6291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1950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іншими уточненими ускладненями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E10.6-Е14.6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множинними ускладненнями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E10.7-Е14.7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неуточненими ускладненнями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5.26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E10.8-Е14.8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цукровий діабет без ускладнень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5.27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E10.9-Е14.9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21273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6772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19623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13543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4447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1189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12730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діабет нецукровий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5.28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E23.2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Е66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9926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6155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6078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1746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3715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післяопераційний гіпотиреоз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Е89.0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2281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2197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1361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1347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Розлади психіки та поведінки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F</w:t>
            </w:r>
            <w:r>
              <w:rPr>
                <w:b/>
                <w:sz w:val="16"/>
                <w:szCs w:val="16"/>
                <w:lang w:val="uk-UA"/>
              </w:rPr>
              <w:t>00-</w:t>
            </w:r>
            <w:r>
              <w:rPr>
                <w:b/>
                <w:sz w:val="16"/>
                <w:szCs w:val="16"/>
                <w:lang w:val="en-US"/>
              </w:rPr>
              <w:t>F</w:t>
            </w:r>
            <w:r>
              <w:rPr>
                <w:b/>
                <w:sz w:val="16"/>
                <w:szCs w:val="16"/>
                <w:lang w:val="uk-UA"/>
              </w:rPr>
              <w:t>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Хвороби нервової системи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G</w:t>
            </w:r>
            <w:r>
              <w:rPr>
                <w:b/>
                <w:sz w:val="16"/>
                <w:szCs w:val="16"/>
                <w:lang w:val="uk-UA"/>
              </w:rPr>
              <w:t>00-</w:t>
            </w:r>
            <w:r>
              <w:rPr>
                <w:b/>
                <w:sz w:val="16"/>
                <w:szCs w:val="16"/>
                <w:lang w:val="en-US"/>
              </w:rPr>
              <w:t>G</w:t>
            </w:r>
            <w:r>
              <w:rPr>
                <w:b/>
                <w:sz w:val="16"/>
                <w:szCs w:val="16"/>
                <w:lang w:val="uk-UA"/>
              </w:rPr>
              <w:t>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53894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20714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15811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6519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18214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24189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7697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5939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7176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запальні хвороби ЦНС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00,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03,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04,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06,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09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1532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407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Паркінсона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959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808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хвороби Альцгеймера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7.3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розсіяний склероз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216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епілепсія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мігрень та інші синдроми головного болю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43-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</w:t>
            </w:r>
          </w:p>
        </w:tc>
      </w:tr>
      <w:tr w:rsidR="00194448" w:rsidTr="00FA55B7">
        <w:trPr>
          <w:trHeight w:val="624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транзиторні церебральні ішемічні напади та споріднені синдроми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RPr="00FA55B7" w:rsidTr="00FA55B7">
        <w:trPr>
          <w:trHeight w:val="794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54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60-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62,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 64,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70-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72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21164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8184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6608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6694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11295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3322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2462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3379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ураження нервів, нервових корінців та сплетінь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16178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6604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5753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2364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5597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8116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2647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2277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2981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US"/>
        </w:rPr>
        <w:t>5</w:t>
      </w:r>
      <w:r>
        <w:rPr>
          <w:b/>
          <w:sz w:val="20"/>
          <w:szCs w:val="20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17"/>
        <w:gridCol w:w="808"/>
        <w:gridCol w:w="1483"/>
        <w:gridCol w:w="842"/>
        <w:gridCol w:w="756"/>
        <w:gridCol w:w="756"/>
        <w:gridCol w:w="756"/>
        <w:gridCol w:w="756"/>
        <w:gridCol w:w="756"/>
        <w:gridCol w:w="756"/>
        <w:gridCol w:w="842"/>
        <w:gridCol w:w="756"/>
        <w:gridCol w:w="756"/>
        <w:gridCol w:w="756"/>
        <w:gridCol w:w="756"/>
        <w:gridCol w:w="756"/>
        <w:gridCol w:w="786"/>
      </w:tblGrid>
      <w:tr w:rsidR="00194448"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А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327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вегетосудинна дистонія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G90.9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6609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2558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2939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100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57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м'язова дистрофія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G71.0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567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ока та його придаткового апарату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78772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28683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28779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11126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17440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48564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14441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15997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4838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12539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запалення повік (и)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2340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73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1093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1010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кон’юнктивіт та інші захворювання кон’юнктиви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5988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5260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1733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3268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3004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72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519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64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катаракта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Н25-Н26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14155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4629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4141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5030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11737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3238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4447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кришталика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680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1796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560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78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4133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3786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3607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1533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587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3318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атрофія зорового нерва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142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рефракції та акомодації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30635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7787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3139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3549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15882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4477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3166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1698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міопія (короткозорість)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2342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2367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3882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1184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1005</w:t>
            </w:r>
          </w:p>
        </w:tc>
      </w:tr>
      <w:tr w:rsidR="00194448">
        <w:trPr>
          <w:trHeight w:val="567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вуха та сосковидного відростку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27138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11211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17703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7478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4470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13105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4954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8205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3119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2337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хвороби середнього вуха та сосковидного відростку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9.1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8360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3259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6369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2437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1598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2960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1095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2070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759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гострий отит середнього вуха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Н65.0-1, Н66.0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3308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3308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отит середнього вуха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Н65.2-4,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Н66.1-3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928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776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494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втрата слуху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4858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2201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1771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3590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1476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1229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 xml:space="preserve"> 6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56"/>
        <w:gridCol w:w="809"/>
        <w:gridCol w:w="1506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94"/>
      </w:tblGrid>
      <w:tr w:rsidR="00194448">
        <w:trPr>
          <w:trHeight w:val="284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ind w:right="-31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469404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168651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39087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15485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3699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231626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346152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121852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20497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8117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3607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1307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162206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гостра ревматична гарячка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без враження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ревматичні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802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598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437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І10-І13, І20.Х.7-І25.Х.7, І60.Х.7-І69.Х.7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201036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71618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158775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138394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47478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6190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111306</w:t>
            </w:r>
          </w:p>
        </w:tc>
      </w:tr>
      <w:tr w:rsidR="00194448">
        <w:trPr>
          <w:trHeight w:val="851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гіпертонічна хвороба (без згадування про ішемічну хворобу серця та судинні ураження мозку)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І10-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34747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3688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27694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вторинна гіпертензія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ішемічна хвороба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І20-І25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177108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64153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143303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142461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51342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119857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з гіпертонічною хворобою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І20.Х.7-І25.Х.7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130589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45990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2375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113391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112644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38550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4058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1879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98628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із загального числа ішемічної хвороби (р.10.8) – хворі на стенокардію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48226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2898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43840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40230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14843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1688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36950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та повторний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І21-І22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560</w:t>
            </w:r>
          </w:p>
        </w:tc>
      </w:tr>
      <w:tr w:rsidR="00194448">
        <w:trPr>
          <w:trHeight w:val="624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тому числі великовогнищевий (трансмуральний)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І21.0-3, І22.0.1,8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355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форми гострої ішемічної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I27-I31, I33-I38, I40, I42, I50-I51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517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І34-І38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кардіоміопатія (із р.10.14)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I42.0-2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провідності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І44-І45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паросизмальна тахікардія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Фібріляція та тріпотіння передсердь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7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56"/>
        <w:gridCol w:w="809"/>
        <w:gridCol w:w="1506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94"/>
      </w:tblGrid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цереброваскулярні хвороби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10.20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І60-І69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69532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24984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8659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3118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1276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41789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52250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18666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4670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1956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457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31316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з гіпертонічною хворобою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І60.Х.7-І69.Х.7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35700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24324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25746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18092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інсульти (всі форми)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І60-І64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1092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1092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857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з гіпертонією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І60.Х.7-І64.Х.7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485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атеросклероз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2477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1789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1226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периферичних судин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151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артерій, артеріол, капілярів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І71-І72, І77-І78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флебіт, тромбофлебіт, венозна емболія, тромбоз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I80-I82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1741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589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варикозне розширення вен нижніх кінцівок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3959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1263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1275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1308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геморой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969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306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недостатність </w:t>
            </w:r>
            <w:r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аортального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комбіноване ураження мітрального та аортальног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І08.0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комбіноване ураження мітрального та </w:t>
            </w:r>
            <w:r>
              <w:rPr>
                <w:sz w:val="18"/>
                <w:szCs w:val="18"/>
                <w:lang w:val="uk-UA"/>
              </w:rPr>
              <w:t>тристулкового</w:t>
            </w:r>
            <w:r>
              <w:rPr>
                <w:sz w:val="18"/>
                <w:szCs w:val="18"/>
              </w:rPr>
              <w:t xml:space="preserve">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І08.</w:t>
            </w:r>
            <w:r>
              <w:rPr>
                <w:sz w:val="18"/>
                <w:szCs w:val="18"/>
                <w:lang w:val="uk-UA"/>
              </w:rPr>
              <w:t>1-3.8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крупновогнищевий гострий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I2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0-3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290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дрібновогнищевий гострий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I2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І30.8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Стор.8   ф.№071-1/о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 w:rsidTr="00FA55B7">
        <w:trPr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І34.0.2.8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І35.0-2.8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I09.2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I31.9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J00-J99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154957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54541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92703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35530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48038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70121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23516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37616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12870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26672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фарингіт та гострий тонзиліт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J02-J03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6534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2423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6534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2423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2208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2208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ларингіт та трахеїт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20442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20442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гострі інфекції верхніх дихальних шляхів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28926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28926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9893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9893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грип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пневмонії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J12-J16, J18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750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бронхіт та брохіоліт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19385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19385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114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носа та синусів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 xml:space="preserve">31, 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33-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2073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алергічний риніт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30.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uk-UA"/>
              </w:rPr>
              <w:t>-4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454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риніт, назофарингіт, фарингіт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1212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хвороби мигдаликів та аденоїдів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554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верхніх дихальних шляхів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36-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407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ларингіт, ларинготрахеїт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335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 та інші хронічні обструктивні хвороби легень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25982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18860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17371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12091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бронхіт хронічний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19874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13950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8754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хронічні обструктивні хвороби легень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2770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бронхіальна астма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45-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8059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4964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Стор.9   ф.№071-1/о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 w:rsidTr="00FA55B7">
        <w:trPr>
          <w:trHeight w:val="397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пневмоконіози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J60-J65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J44.8.2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1649</w:t>
            </w:r>
          </w:p>
        </w:tc>
      </w:tr>
      <w:tr w:rsidR="00550B5D" w:rsidTr="00FA55B7">
        <w:trPr>
          <w:trHeight w:val="454"/>
          <w:jc w:val="center"/>
        </w:trPr>
        <w:tc>
          <w:tcPr>
            <w:tcW w:w="2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575A79">
              <w:rPr>
                <w:sz w:val="18"/>
                <w:szCs w:val="18"/>
              </w:rPr>
              <w:t xml:space="preserve">інші вірусні пневмонії (COVID-19) 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Pr="00045F97" w:rsidRDefault="00045F97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11.20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Pr="00045F97" w:rsidRDefault="00045F97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147412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54590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18560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7495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89532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87924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30923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5936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2350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56443</w:t>
            </w:r>
          </w:p>
        </w:tc>
      </w:tr>
      <w:tr w:rsidR="00194448" w:rsidTr="00FA55B7">
        <w:trPr>
          <w:trHeight w:val="567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гінгівіт та інші хвороби ротової порожнини, слинних залоз та щелеп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К05.0.1, К09-К14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6061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2683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3974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1721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1884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К20-К22, К28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312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рефлюкс хвороба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290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9886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5098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36841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22377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20670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13180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диспепсії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К50-К51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93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</w:t>
            </w:r>
          </w:p>
        </w:tc>
      </w:tr>
      <w:tr w:rsidR="00194448" w:rsidTr="00FA55B7">
        <w:trPr>
          <w:trHeight w:val="397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15213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4949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дивертикулярна хвороба кишечника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595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алкогольна хвороба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К70 (крім К70.3)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12.15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K70.3, </w:t>
            </w:r>
            <w:r>
              <w:rPr>
                <w:sz w:val="18"/>
                <w:szCs w:val="18"/>
                <w:lang w:val="uk-UA"/>
              </w:rPr>
              <w:t>К71-К76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2738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цирози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К70.3, К71.7, К74.3-6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187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гепатит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К73, К75.2,3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1804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жовчно-кам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2597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холецистит, холонгіт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29326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9810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20151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20318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14455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18372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12592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14047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9535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целіакія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  <w:lang w:val="uk-UA"/>
              </w:rPr>
              <w:t>90.0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</w:tbl>
    <w:p w:rsidR="00194448" w:rsidRDefault="00194448">
      <w:pPr>
        <w:pageBreakBefore/>
        <w:jc w:val="right"/>
        <w:rPr>
          <w:b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Стор.10   ф.№071-1/о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 w:rsidTr="00FA55B7">
        <w:trPr>
          <w:trHeight w:val="397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13.0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L</w:t>
            </w:r>
            <w:r>
              <w:rPr>
                <w:b/>
                <w:sz w:val="18"/>
                <w:szCs w:val="18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L</w:t>
            </w:r>
            <w:r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41150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16176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31188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12408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5219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14044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5019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9634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3423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2080</w:t>
            </w:r>
          </w:p>
        </w:tc>
      </w:tr>
      <w:tr w:rsidR="00194448" w:rsidTr="00FA55B7">
        <w:trPr>
          <w:trHeight w:val="567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шкіри та підшкірної клітковини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5124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2318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4089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1839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1828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1478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304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атопічний дерматит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241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кістково-м</w:t>
            </w:r>
            <w:r>
              <w:rPr>
                <w:b/>
                <w:sz w:val="18"/>
                <w:szCs w:val="18"/>
              </w:rPr>
              <w:t>’</w:t>
            </w:r>
            <w:r>
              <w:rPr>
                <w:b/>
                <w:sz w:val="18"/>
                <w:szCs w:val="18"/>
                <w:lang w:val="uk-UA"/>
              </w:rPr>
              <w:t>язової системи та сполучної тканини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14.0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M00-M99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99234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37936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23403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9755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37243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60556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20272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10697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3557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22973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M05-M06,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M08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M10-M13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2499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836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сольові артропатії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М10-М11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1156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подагричні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1155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артрози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35210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17303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25763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12464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деформуючий артроз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19.9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18784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15610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6326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суглобів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М00-М02,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М22-М25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анкілозуючий спондиліт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95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ураження міжхребетних дисків шийного та інших відділів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М50-М51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552</w:t>
            </w:r>
          </w:p>
        </w:tc>
      </w:tr>
      <w:tr w:rsidR="00194448" w:rsidTr="00FA55B7">
        <w:trPr>
          <w:trHeight w:val="68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дорсопатії, спондилопатії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М40-М43,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М46-М48,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М53-М54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45162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18630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27082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6487</w:t>
            </w:r>
          </w:p>
        </w:tc>
      </w:tr>
      <w:tr w:rsidR="00194448" w:rsidTr="00FA55B7">
        <w:trPr>
          <w:trHeight w:val="68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яких тканин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М60-М62,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М65-М67,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М70-М72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М83-М85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остеомієліт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кістково-м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язової та сполучної тканини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М87-М89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М91-М99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Стор.11   ф.№071-1/о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803"/>
      </w:tblGrid>
      <w:tr w:rsidR="00194448" w:rsidTr="00FA55B7">
        <w:trPr>
          <w:trHeight w:val="397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15.0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97791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23548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36560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4798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53344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45326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13668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13105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2146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24568</w:t>
            </w:r>
          </w:p>
        </w:tc>
      </w:tr>
      <w:tr w:rsidR="00194448" w:rsidTr="00FA55B7">
        <w:trPr>
          <w:trHeight w:val="680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гломерулонефрит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гломерулярні хвороби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02-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</w:t>
            </w:r>
          </w:p>
        </w:tc>
      </w:tr>
      <w:tr w:rsidR="00194448" w:rsidTr="00FA55B7">
        <w:trPr>
          <w:trHeight w:val="567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хронічний гломерулонефрит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14574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5187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1120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10163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10126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6757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нирок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14342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5076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10024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10027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6691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пієлонефрит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13841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4930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9805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9809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6607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сечокам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7222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2426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камені нирок і сечоводів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6292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3206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1508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1793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4279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1685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985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2293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1013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2008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2008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4270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1539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2868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929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нирок і сечоводу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N25-N28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381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хвороби передміхурової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  <w:r>
              <w:rPr>
                <w:sz w:val="18"/>
                <w:szCs w:val="18"/>
                <w:lang w:val="uk-UA"/>
              </w:rPr>
              <w:t>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N40-N42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2239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2239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7395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4354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гіперплазія передміхурової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6706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6706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4689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4689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3404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чоловіча безплідність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надмірна крайня плоть, фімоз і парафімоз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чоловічих статевих органів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44-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45,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48-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молочної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15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3053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9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4798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 xml:space="preserve">5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5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4011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сальпінгіт, оофорит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1092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запальні хвороби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запальні хвороби малого тазу у жінок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71,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ендометріоз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1908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1304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 12   ф.№071-1/о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803"/>
      </w:tblGrid>
      <w:tr w:rsidR="00194448" w:rsidTr="00FA55B7">
        <w:trPr>
          <w:trHeight w:val="284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випадання жіночих статевих органів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15.25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3365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1763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2576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1149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1342</w:t>
            </w:r>
          </w:p>
        </w:tc>
      </w:tr>
      <w:tr w:rsidR="00194448" w:rsidTr="00FA55B7">
        <w:trPr>
          <w:trHeight w:val="68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незапальні хвороби яєчника, фаллопієвих труб та широкої зв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язки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2255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153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незапальні хвороби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N86-N88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6241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3122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3780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638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ерозія та ентропія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3230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1677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розлади менструацій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N91-N92</w:t>
            </w:r>
            <w:r>
              <w:rPr>
                <w:sz w:val="18"/>
                <w:szCs w:val="18"/>
                <w:lang w:val="uk-UA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N94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7036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2693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в менопаузі та після менопаузи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5788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3948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6878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2104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жіноча безплідність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Tr="00FA55B7">
        <w:trPr>
          <w:trHeight w:val="68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розлади жіночих статевих органів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N82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84,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90,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93,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96, </w:t>
            </w:r>
            <w:r>
              <w:rPr>
                <w:sz w:val="18"/>
                <w:szCs w:val="18"/>
                <w:lang w:val="en-US"/>
              </w:rPr>
              <w:t>N98-N99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1879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636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</w:t>
            </w:r>
          </w:p>
        </w:tc>
      </w:tr>
      <w:tr w:rsidR="00194448" w:rsidTr="00FA55B7">
        <w:trPr>
          <w:trHeight w:val="68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органічного характеру)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О00-О99 (крім О80)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6866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5854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2054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Вроджені аномалії (вади розвитку), 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18.0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Q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Q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1019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505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304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18.1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Q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Q</w:t>
            </w:r>
            <w:r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вроджен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аномал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є розвитку сечової системи -всього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18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230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вродженi вади розвитку нирки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192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 13   ф.№071-1/о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412"/>
        <w:gridCol w:w="361"/>
        <w:gridCol w:w="171"/>
        <w:gridCol w:w="602"/>
        <w:gridCol w:w="773"/>
        <w:gridCol w:w="197"/>
        <w:gridCol w:w="576"/>
        <w:gridCol w:w="442"/>
        <w:gridCol w:w="331"/>
        <w:gridCol w:w="549"/>
        <w:gridCol w:w="224"/>
        <w:gridCol w:w="675"/>
        <w:gridCol w:w="98"/>
        <w:gridCol w:w="773"/>
        <w:gridCol w:w="517"/>
        <w:gridCol w:w="256"/>
        <w:gridCol w:w="773"/>
        <w:gridCol w:w="266"/>
        <w:gridCol w:w="507"/>
        <w:gridCol w:w="528"/>
        <w:gridCol w:w="245"/>
        <w:gridCol w:w="630"/>
        <w:gridCol w:w="148"/>
        <w:gridCol w:w="30"/>
      </w:tblGrid>
      <w:tr w:rsidR="00194448" w:rsidTr="00FA55B7">
        <w:trPr>
          <w:trHeight w:val="397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FA55B7">
        <w:trPr>
          <w:trHeight w:val="680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уретри(сечівника)та шийки сечов міхур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18.8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18.9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Q64.4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ін.вроджені вади розвитку сечового міхура та сечівника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ін.уточнені вроджені вади розвитку сечової системи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51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189</w:t>
            </w:r>
          </w:p>
        </w:tc>
      </w:tr>
      <w:tr w:rsidR="00194448" w:rsidTr="00FA55B7">
        <w:trPr>
          <w:trHeight w:val="1021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Симптоми, ознаки та відхилення від норми, що виявлені при лабораторних та клінічних дослідженнях, не класифіковані в інших рубриках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19.0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R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R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454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дислексія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R48.0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старість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19.3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 w:rsidTr="00FA55B7">
        <w:trPr>
          <w:trHeight w:val="567"/>
          <w:jc w:val="center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20.0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98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16845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7410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15806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6734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1933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6812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2698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6476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2513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707</w:t>
            </w:r>
          </w:p>
        </w:tc>
      </w:tr>
      <w:tr w:rsidR="00194448" w:rsidTr="00FA55B7">
        <w:trPr>
          <w:gridAfter w:val="1"/>
          <w:wAfter w:w="25" w:type="dxa"/>
          <w:trHeight w:val="284"/>
          <w:jc w:val="center"/>
        </w:trPr>
        <w:tc>
          <w:tcPr>
            <w:tcW w:w="15954" w:type="dxa"/>
            <w:gridSpan w:val="27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left"/>
            </w:pPr>
            <w:r>
              <w:rPr>
                <w:b w:val="0"/>
                <w:sz w:val="16"/>
                <w:szCs w:val="16"/>
                <w:lang w:val="uk-UA"/>
              </w:rPr>
              <w:t xml:space="preserve">                Примітка: графи 5, 6</w:t>
            </w:r>
            <w:r>
              <w:rPr>
                <w:b w:val="0"/>
                <w:sz w:val="16"/>
                <w:szCs w:val="16"/>
              </w:rPr>
              <w:t>, 12,13</w:t>
            </w:r>
            <w:r>
              <w:rPr>
                <w:b w:val="0"/>
                <w:sz w:val="16"/>
                <w:szCs w:val="16"/>
                <w:lang w:val="uk-UA"/>
              </w:rPr>
              <w:t xml:space="preserve"> заповнюються при необхідності даних на районному або обласному рівні</w:t>
            </w:r>
          </w:p>
        </w:tc>
      </w:tr>
      <w:tr w:rsidR="00194448" w:rsidTr="00FA55B7">
        <w:trPr>
          <w:gridAfter w:val="1"/>
          <w:wAfter w:w="30" w:type="dxa"/>
          <w:trHeight w:val="284"/>
          <w:jc w:val="center"/>
        </w:trPr>
        <w:tc>
          <w:tcPr>
            <w:tcW w:w="15949" w:type="dxa"/>
            <w:gridSpan w:val="27"/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2"/>
                <w:szCs w:val="12"/>
                <w:lang w:val="uk-UA"/>
              </w:rPr>
            </w:pPr>
          </w:p>
        </w:tc>
      </w:tr>
      <w:tr w:rsidR="00194448" w:rsidTr="00FA55B7">
        <w:tblPrEx>
          <w:tblCellMar>
            <w:left w:w="0" w:type="dxa"/>
            <w:right w:w="0" w:type="dxa"/>
          </w:tblCellMar>
        </w:tblPrEx>
        <w:trPr>
          <w:cantSplit/>
          <w:trHeight w:val="285"/>
          <w:jc w:val="center"/>
        </w:trPr>
        <w:tc>
          <w:tcPr>
            <w:tcW w:w="6312" w:type="dxa"/>
            <w:gridSpan w:val="5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Дата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u w:val="single"/>
                <w:lang w:val="en-US"/>
              </w:rPr>
              <w:t>29.01.2025</w:t>
            </w:r>
            <w:r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3122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r>
              <w:rPr>
                <w:sz w:val="20"/>
                <w:szCs w:val="20"/>
                <w:lang w:val="en-US"/>
              </w:rPr>
              <w:t xml:space="preserve"> ___________     </w:t>
            </w:r>
            <w:r>
              <w:rPr>
                <w:b/>
                <w:sz w:val="20"/>
                <w:szCs w:val="20"/>
                <w:u w:val="single"/>
                <w:lang w:val="uk-UA"/>
              </w:rPr>
              <w:t>Віктор ЯРМОЛЮК</w:t>
            </w: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 w:rsidTr="00FA55B7">
        <w:tblPrEx>
          <w:tblCellMar>
            <w:left w:w="0" w:type="dxa"/>
            <w:right w:w="0" w:type="dxa"/>
          </w:tblCellMar>
        </w:tblPrEx>
        <w:trPr>
          <w:cantSplit/>
          <w:trHeight w:val="285"/>
          <w:jc w:val="center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0" w:type="dxa"/>
            <w:gridSpan w:val="5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 w:rsidTr="00FA55B7">
        <w:tblPrEx>
          <w:tblCellMar>
            <w:left w:w="0" w:type="dxa"/>
            <w:right w:w="0" w:type="dxa"/>
          </w:tblCellMar>
        </w:tblPrEx>
        <w:trPr>
          <w:cantSplit/>
          <w:trHeight w:val="285"/>
          <w:jc w:val="center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Виконавець _____________  </w:t>
            </w:r>
            <w:r>
              <w:rPr>
                <w:sz w:val="20"/>
                <w:szCs w:val="20"/>
                <w:u w:val="single"/>
                <w:lang w:val="uk-UA"/>
              </w:rPr>
              <w:t>Олена ПШЕНЯНИК</w:t>
            </w:r>
          </w:p>
        </w:tc>
        <w:tc>
          <w:tcPr>
            <w:tcW w:w="2590" w:type="dxa"/>
            <w:gridSpan w:val="5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 w:rsidTr="00FA55B7">
        <w:tblPrEx>
          <w:tblCellMar>
            <w:left w:w="0" w:type="dxa"/>
            <w:right w:w="0" w:type="dxa"/>
          </w:tblCellMar>
        </w:tblPrEx>
        <w:trPr>
          <w:cantSplit/>
          <w:trHeight w:val="285"/>
          <w:jc w:val="center"/>
        </w:trPr>
        <w:tc>
          <w:tcPr>
            <w:tcW w:w="6844" w:type="dxa"/>
            <w:gridSpan w:val="7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 w:rsidTr="00FA55B7">
        <w:tblPrEx>
          <w:tblCellMar>
            <w:left w:w="0" w:type="dxa"/>
            <w:right w:w="0" w:type="dxa"/>
          </w:tblCellMar>
        </w:tblPrEx>
        <w:trPr>
          <w:cantSplit/>
          <w:trHeight w:val="285"/>
          <w:jc w:val="center"/>
        </w:trPr>
        <w:tc>
          <w:tcPr>
            <w:tcW w:w="6844" w:type="dxa"/>
            <w:gridSpan w:val="7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Номер телефону виконавця</w:t>
            </w:r>
            <w:r>
              <w:rPr>
                <w:sz w:val="20"/>
                <w:szCs w:val="20"/>
                <w:u w:val="single"/>
                <w:lang w:val="uk-UA"/>
              </w:rPr>
              <w:t>_______________________________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М.П.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 w:rsidTr="00FA55B7">
        <w:tblPrEx>
          <w:tblCellMar>
            <w:left w:w="0" w:type="dxa"/>
            <w:right w:w="0" w:type="dxa"/>
          </w:tblCellMar>
        </w:tblPrEx>
        <w:trPr>
          <w:cantSplit/>
          <w:trHeight w:val="285"/>
          <w:jc w:val="center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</w:tbl>
    <w:p w:rsidR="00194448" w:rsidRDefault="0080783F">
      <w:pPr>
        <w:pageBreakBefore/>
        <w:rPr>
          <w:sz w:val="8"/>
          <w:szCs w:val="8"/>
          <w:lang w:val="en-US"/>
        </w:rPr>
      </w:pPr>
      <w:r>
        <w:rPr>
          <w:sz w:val="8"/>
          <w:szCs w:val="8"/>
          <w:lang w:val="en-US"/>
        </w:rPr>
        <w:lastRenderedPageBreak/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6"/>
          <w:szCs w:val="6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42"/>
        <w:gridCol w:w="4683"/>
        <w:gridCol w:w="298"/>
        <w:gridCol w:w="428"/>
        <w:gridCol w:w="428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799"/>
        <w:gridCol w:w="30"/>
      </w:tblGrid>
      <w:tr w:rsidR="00194448">
        <w:trPr>
          <w:cantSplit/>
          <w:trHeight w:val="230"/>
        </w:trPr>
        <w:tc>
          <w:tcPr>
            <w:tcW w:w="50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46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Область:  </w:t>
            </w:r>
            <w:r>
              <w:rPr>
                <w:b/>
                <w:sz w:val="18"/>
                <w:szCs w:val="18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Група: </w:t>
            </w:r>
            <w:r>
              <w:rPr>
                <w:b/>
                <w:sz w:val="18"/>
                <w:szCs w:val="18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Територія: </w:t>
            </w:r>
            <w:r>
              <w:rPr>
                <w:b/>
                <w:sz w:val="18"/>
                <w:szCs w:val="18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Підрозділ: </w:t>
            </w:r>
          </w:p>
        </w:tc>
        <w:tc>
          <w:tcPr>
            <w:tcW w:w="6149" w:type="dxa"/>
            <w:gridSpan w:val="21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281" w:type="dxa"/>
            <w:gridSpan w:val="4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320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31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2632" w:type="dxa"/>
            <w:gridSpan w:val="6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50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Найменування закладу   </w:t>
            </w:r>
            <w:r>
              <w:rPr>
                <w:b/>
                <w:sz w:val="18"/>
                <w:szCs w:val="18"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Адреса: </w:t>
            </w:r>
            <w:r>
              <w:rPr>
                <w:b/>
                <w:sz w:val="18"/>
                <w:szCs w:val="18"/>
                <w:lang w:val="uk-UA"/>
              </w:rPr>
              <w:t>м. Харків, вул. Сумська,64</w:t>
            </w: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</w:rPr>
              <w:t xml:space="preserve">Код закладу за </w:t>
            </w:r>
            <w:r>
              <w:rPr>
                <w:sz w:val="18"/>
                <w:szCs w:val="18"/>
                <w:lang w:val="uk-UA"/>
              </w:rPr>
              <w:t>ЄДР</w:t>
            </w:r>
            <w:r>
              <w:rPr>
                <w:sz w:val="18"/>
                <w:szCs w:val="18"/>
              </w:rPr>
              <w:t>ПО</w:t>
            </w:r>
            <w:r>
              <w:rPr>
                <w:sz w:val="18"/>
                <w:szCs w:val="18"/>
                <w:lang w:val="uk-UA"/>
              </w:rPr>
              <w:t xml:space="preserve">У: </w:t>
            </w: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>
        <w:trPr>
          <w:gridAfter w:val="1"/>
          <w:wAfter w:w="30" w:type="dxa"/>
          <w:cantSplit/>
          <w:trHeight w:val="14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98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</w:t>
            </w:r>
          </w:p>
        </w:tc>
        <w:tc>
          <w:tcPr>
            <w:tcW w:w="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36" w:type="dxa"/>
            <w:tcBorders>
              <w:lef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99" w:type="dxa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50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3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ВПЕРШЕ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ЗАРЕЄСТРОВАНИХ ТРАВМ ТА ОТРУЄНЬ В ДАНОМУ ЛІКУВАЛЬНОМУ ЗАКЛАДІ</w:t>
      </w:r>
    </w:p>
    <w:p w:rsidR="00194448" w:rsidRPr="008B0C46" w:rsidRDefault="008B0C46">
      <w:pPr>
        <w:jc w:val="center"/>
        <w:rPr>
          <w:sz w:val="16"/>
          <w:szCs w:val="16"/>
          <w:u w:val="single"/>
          <w:lang w:val="uk-UA"/>
        </w:rPr>
      </w:pPr>
      <w:r w:rsidRPr="008B0C46">
        <w:rPr>
          <w:b/>
          <w:sz w:val="16"/>
          <w:szCs w:val="16"/>
          <w:u w:val="single"/>
          <w:lang w:val="uk-UA"/>
        </w:rPr>
        <w:t xml:space="preserve">за </w:t>
      </w:r>
      <w:r w:rsidRPr="008B0C46">
        <w:rPr>
          <w:b/>
          <w:sz w:val="16"/>
          <w:szCs w:val="16"/>
          <w:u w:val="single"/>
          <w:lang w:val="en-US"/>
        </w:rPr>
        <w:t>IV</w:t>
      </w:r>
      <w:r w:rsidR="00194448" w:rsidRPr="008B0C46">
        <w:rPr>
          <w:b/>
          <w:sz w:val="16"/>
          <w:szCs w:val="16"/>
          <w:u w:val="single"/>
          <w:lang w:val="uk-UA"/>
        </w:rPr>
        <w:t>квартал</w:t>
      </w:r>
      <w:r w:rsidR="00194448" w:rsidRPr="008B0C46">
        <w:rPr>
          <w:b/>
          <w:sz w:val="16"/>
          <w:szCs w:val="16"/>
          <w:u w:val="single"/>
        </w:rPr>
        <w:t xml:space="preserve">  2024  </w:t>
      </w:r>
      <w:r w:rsidR="00194448" w:rsidRPr="008B0C46">
        <w:rPr>
          <w:b/>
          <w:sz w:val="16"/>
          <w:szCs w:val="16"/>
          <w:u w:val="single"/>
          <w:lang w:val="uk-UA"/>
        </w:rPr>
        <w:t>року</w:t>
      </w:r>
    </w:p>
    <w:p w:rsidR="00194448" w:rsidRDefault="00194448">
      <w:pPr>
        <w:pStyle w:val="a6"/>
        <w:jc w:val="left"/>
        <w:rPr>
          <w:color w:val="000000"/>
          <w:spacing w:val="-2"/>
          <w:sz w:val="18"/>
          <w:szCs w:val="18"/>
        </w:rPr>
      </w:pPr>
      <w:r>
        <w:rPr>
          <w:sz w:val="16"/>
          <w:szCs w:val="16"/>
          <w:lang w:val="uk-UA"/>
        </w:rPr>
        <w:t xml:space="preserve">Таблиця </w:t>
      </w:r>
      <w:r>
        <w:rPr>
          <w:sz w:val="16"/>
          <w:szCs w:val="16"/>
        </w:rPr>
        <w:t>71</w:t>
      </w:r>
      <w:r>
        <w:rPr>
          <w:sz w:val="16"/>
          <w:szCs w:val="16"/>
          <w:lang w:val="uk-UA"/>
        </w:rPr>
        <w:t>20</w:t>
      </w:r>
      <w:bookmarkStart w:id="4" w:name="_GoBack"/>
      <w:bookmarkEnd w:id="4"/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 w:rsidTr="00FA55B7">
        <w:trPr>
          <w:trHeight w:val="227"/>
          <w:jc w:val="center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</w:rPr>
              <w:t>Найменування класіві окремих хвороб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3544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5"/>
                <w:szCs w:val="15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 w:rsidTr="00FA55B7">
        <w:trPr>
          <w:trHeight w:hRule="exact" w:val="579"/>
          <w:jc w:val="center"/>
        </w:trPr>
        <w:tc>
          <w:tcPr>
            <w:tcW w:w="354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851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napToGrid w:val="0"/>
            </w:pPr>
          </w:p>
        </w:tc>
        <w:tc>
          <w:tcPr>
            <w:tcW w:w="222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 w:rsidTr="00FA55B7">
        <w:trPr>
          <w:trHeight w:hRule="exact" w:val="203"/>
          <w:jc w:val="center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 w:rsidTr="00FA55B7">
        <w:trPr>
          <w:trHeight w:hRule="exact" w:val="461"/>
          <w:jc w:val="center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Переломи кісток черепа, хребта, та кісток тулуба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S02, S12, S22, S32, T08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</w:t>
            </w:r>
          </w:p>
        </w:tc>
      </w:tr>
      <w:tr w:rsidR="00194448" w:rsidTr="00FA55B7">
        <w:trPr>
          <w:trHeight w:hRule="exact" w:val="257"/>
          <w:jc w:val="center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ind w:left="579" w:hanging="579"/>
              <w:rPr>
                <w:sz w:val="18"/>
                <w:szCs w:val="18"/>
                <w:lang w:val="uk-UA"/>
              </w:rPr>
            </w:pPr>
            <w:r>
              <w:rPr>
                <w:sz w:val="17"/>
                <w:szCs w:val="17"/>
                <w:lang w:val="uk-UA"/>
              </w:rPr>
              <w:t xml:space="preserve">   з них. переломи кісток черепа та обличчя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S02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194448" w:rsidTr="00FA55B7">
        <w:trPr>
          <w:trHeight w:val="231"/>
          <w:jc w:val="center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шийного вiддiлу хребта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 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94448" w:rsidTr="00FA55B7">
        <w:trPr>
          <w:trHeight w:val="395"/>
          <w:jc w:val="center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ребра(ребер), грудини, грудного вiддiлу хребта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</w:t>
            </w:r>
          </w:p>
        </w:tc>
      </w:tr>
      <w:tr w:rsidR="00194448" w:rsidTr="00FA55B7">
        <w:trPr>
          <w:trHeight w:val="401"/>
          <w:jc w:val="center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попереково-крижового вiддiлу хребта i кiсток тазу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</w:tr>
      <w:tr w:rsidR="00194448" w:rsidTr="00FA55B7">
        <w:trPr>
          <w:trHeight w:val="246"/>
          <w:jc w:val="center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хребта на неуточненому рiвнi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T08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 w:rsidTr="00FA55B7">
        <w:trPr>
          <w:trHeight w:hRule="exact" w:val="255"/>
          <w:jc w:val="center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верхніх кінцівок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42, S52, S62,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3322</w:t>
            </w:r>
          </w:p>
        </w:tc>
      </w:tr>
      <w:tr w:rsidR="00194448" w:rsidTr="00FA55B7">
        <w:trPr>
          <w:trHeight w:hRule="exact" w:val="454"/>
          <w:jc w:val="center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з них: перелом на рiвнi плечового пояса i плеча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S42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</w:t>
            </w:r>
          </w:p>
        </w:tc>
      </w:tr>
      <w:tr w:rsidR="00194448" w:rsidTr="00FA55B7">
        <w:trPr>
          <w:trHeight w:hRule="exact" w:val="255"/>
          <w:jc w:val="center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кiсток передпліччя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S52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1563</w:t>
            </w:r>
          </w:p>
        </w:tc>
      </w:tr>
      <w:tr w:rsidR="00194448" w:rsidTr="00FA55B7">
        <w:trPr>
          <w:trHeight w:hRule="exact" w:val="255"/>
          <w:jc w:val="center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на рiвнi зап'ястка i кистi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S6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</w:t>
            </w:r>
          </w:p>
        </w:tc>
      </w:tr>
      <w:tr w:rsidR="00194448" w:rsidTr="00FA55B7">
        <w:trPr>
          <w:trHeight w:hRule="exact" w:val="397"/>
          <w:jc w:val="center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перелом верхньої кiнцiвки на неуточненому рiвнi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277"/>
          <w:jc w:val="center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Переломи кісток нижніх кінцівок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S72, S82, S92, </w:t>
            </w:r>
            <w:r>
              <w:rPr>
                <w:b/>
                <w:sz w:val="18"/>
                <w:szCs w:val="18"/>
                <w:lang w:val="en-US"/>
              </w:rPr>
              <w:t>T12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1562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2895</w:t>
            </w:r>
          </w:p>
        </w:tc>
      </w:tr>
      <w:tr w:rsidR="00194448" w:rsidTr="00FA55B7">
        <w:trPr>
          <w:trHeight w:hRule="exact" w:val="255"/>
          <w:jc w:val="center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7"/>
                <w:szCs w:val="17"/>
                <w:lang w:val="uk-UA"/>
              </w:rPr>
              <w:t xml:space="preserve">  з них: перелом стегнової кістки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</w:t>
            </w:r>
          </w:p>
        </w:tc>
      </w:tr>
      <w:tr w:rsidR="00194448" w:rsidTr="00FA55B7">
        <w:trPr>
          <w:trHeight w:hRule="exact" w:val="397"/>
          <w:jc w:val="center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перелом кiсток  гомiлки, включаючи гомiлково-ступневий суглоб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S82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1533</w:t>
            </w:r>
          </w:p>
        </w:tc>
      </w:tr>
      <w:tr w:rsidR="00194448" w:rsidTr="00FA55B7">
        <w:trPr>
          <w:trHeight w:hRule="exact" w:val="397"/>
          <w:jc w:val="center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перелом ступнi, крiм</w:t>
            </w:r>
            <w:r>
              <w:rPr>
                <w:color w:val="000000"/>
                <w:sz w:val="17"/>
                <w:szCs w:val="17"/>
                <w:lang w:val="uk-UA"/>
              </w:rPr>
              <w:t xml:space="preserve"> перелому </w:t>
            </w:r>
            <w:r>
              <w:rPr>
                <w:color w:val="000000"/>
                <w:sz w:val="17"/>
                <w:szCs w:val="17"/>
              </w:rPr>
              <w:t>гомiлково-ступневого 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S92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1123</w:t>
            </w:r>
          </w:p>
        </w:tc>
      </w:tr>
      <w:tr w:rsidR="00194448" w:rsidTr="00FA55B7">
        <w:trPr>
          <w:trHeight w:hRule="exact" w:val="397"/>
          <w:jc w:val="center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 нижньо</w:t>
            </w:r>
            <w:r>
              <w:rPr>
                <w:color w:val="000000"/>
                <w:sz w:val="17"/>
                <w:szCs w:val="17"/>
                <w:lang w:val="uk-UA"/>
              </w:rPr>
              <w:t>ї</w:t>
            </w:r>
            <w:r>
              <w:rPr>
                <w:color w:val="000000"/>
                <w:sz w:val="17"/>
                <w:szCs w:val="17"/>
              </w:rPr>
              <w:t xml:space="preserve"> кiнцiвки на неуточненому рiвнi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sectPr w:rsidR="00194448" w:rsidSect="0036199F">
          <w:pgSz w:w="16838" w:h="11906" w:orient="landscape"/>
          <w:pgMar w:top="567" w:right="340" w:bottom="567" w:left="340" w:header="720" w:footer="720" w:gutter="0"/>
          <w:cols w:space="720"/>
          <w:docGrid w:linePitch="360"/>
        </w:sectPr>
      </w:pPr>
    </w:p>
    <w:p w:rsidR="00194448" w:rsidRDefault="00194448">
      <w:pPr>
        <w:pStyle w:val="12"/>
        <w:keepNext/>
        <w:jc w:val="right"/>
        <w:rPr>
          <w:color w:val="000000"/>
          <w:spacing w:val="-2"/>
          <w:sz w:val="15"/>
          <w:szCs w:val="15"/>
        </w:rPr>
      </w:pPr>
      <w:r>
        <w:rPr>
          <w:sz w:val="18"/>
          <w:szCs w:val="18"/>
          <w:lang w:val="uk-UA"/>
        </w:rPr>
        <w:lastRenderedPageBreak/>
        <w:t xml:space="preserve">Таблиця </w:t>
      </w:r>
      <w:r>
        <w:rPr>
          <w:sz w:val="18"/>
          <w:szCs w:val="18"/>
        </w:rPr>
        <w:t>71</w:t>
      </w:r>
      <w:r>
        <w:rPr>
          <w:sz w:val="18"/>
          <w:szCs w:val="18"/>
          <w:lang w:val="en-US"/>
        </w:rPr>
        <w:t>2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</w:rPr>
        <w:t>Стор</w:t>
      </w:r>
      <w:r>
        <w:rPr>
          <w:sz w:val="18"/>
          <w:szCs w:val="18"/>
          <w:lang w:val="en-US"/>
        </w:rPr>
        <w:t xml:space="preserve">.2  </w:t>
      </w:r>
      <w:r>
        <w:rPr>
          <w:sz w:val="18"/>
          <w:szCs w:val="18"/>
        </w:rPr>
        <w:t>ф</w:t>
      </w:r>
      <w:r>
        <w:rPr>
          <w:sz w:val="18"/>
          <w:szCs w:val="18"/>
          <w:lang w:val="en-US"/>
        </w:rPr>
        <w:t>.№  071-</w:t>
      </w:r>
      <w:r>
        <w:rPr>
          <w:lang w:val="en-US"/>
        </w:rPr>
        <w:t>2/</w:t>
      </w:r>
      <w:r>
        <w:t>о</w:t>
      </w:r>
    </w:p>
    <w:tbl>
      <w:tblPr>
        <w:tblW w:w="15978" w:type="dxa"/>
        <w:jc w:val="center"/>
        <w:tblLayout w:type="fixed"/>
        <w:tblLook w:val="0000" w:firstRow="0" w:lastRow="0" w:firstColumn="0" w:lastColumn="0" w:noHBand="0" w:noVBand="0"/>
      </w:tblPr>
      <w:tblGrid>
        <w:gridCol w:w="3168"/>
        <w:gridCol w:w="540"/>
        <w:gridCol w:w="720"/>
        <w:gridCol w:w="540"/>
        <w:gridCol w:w="540"/>
        <w:gridCol w:w="540"/>
        <w:gridCol w:w="540"/>
        <w:gridCol w:w="540"/>
        <w:gridCol w:w="720"/>
        <w:gridCol w:w="720"/>
        <w:gridCol w:w="540"/>
        <w:gridCol w:w="654"/>
        <w:gridCol w:w="606"/>
        <w:gridCol w:w="758"/>
        <w:gridCol w:w="11"/>
        <w:gridCol w:w="596"/>
        <w:gridCol w:w="664"/>
        <w:gridCol w:w="540"/>
        <w:gridCol w:w="540"/>
        <w:gridCol w:w="540"/>
        <w:gridCol w:w="540"/>
        <w:gridCol w:w="671"/>
        <w:gridCol w:w="750"/>
      </w:tblGrid>
      <w:tr w:rsidR="003C553F" w:rsidTr="00FA55B7">
        <w:trPr>
          <w:trHeight w:val="343"/>
          <w:jc w:val="center"/>
        </w:trPr>
        <w:tc>
          <w:tcPr>
            <w:tcW w:w="31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3C553F" w:rsidRDefault="003C553F">
            <w:pPr>
              <w:rPr>
                <w:b/>
                <w:sz w:val="15"/>
                <w:szCs w:val="15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7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3C553F" w:rsidRDefault="003C553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69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3C553F" w:rsidRDefault="003C553F" w:rsidP="003B5CF7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У підлітків</w:t>
            </w:r>
          </w:p>
        </w:tc>
        <w:tc>
          <w:tcPr>
            <w:tcW w:w="4102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C553F" w:rsidRPr="003C553F" w:rsidRDefault="003C553F" w:rsidP="003B5CF7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3C553F">
              <w:rPr>
                <w:b/>
                <w:bCs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750" w:type="dxa"/>
            <w:vMerge w:val="restart"/>
            <w:tcBorders>
              <w:top w:val="single" w:sz="12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3C553F" w:rsidTr="00FA55B7">
        <w:trPr>
          <w:trHeight w:val="63"/>
          <w:jc w:val="center"/>
        </w:trPr>
        <w:tc>
          <w:tcPr>
            <w:tcW w:w="31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3C553F" w:rsidRDefault="003C553F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3C553F" w:rsidRDefault="003C553F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99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3C553F" w:rsidRDefault="003C553F" w:rsidP="003C553F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102" w:type="dxa"/>
            <w:gridSpan w:val="8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C553F" w:rsidRDefault="003C553F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C553F" w:rsidRDefault="003C553F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 w:rsidTr="00FA55B7">
        <w:trPr>
          <w:trHeight w:val="27"/>
          <w:jc w:val="center"/>
        </w:trPr>
        <w:tc>
          <w:tcPr>
            <w:tcW w:w="31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порт.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 w:rsidTr="00FA55B7">
        <w:trPr>
          <w:trHeight w:val="27"/>
          <w:jc w:val="center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черепа, хребта, та кісток тулуба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S02, S12, S22, S32, T08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33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439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579" w:hanging="579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з них переломи кісток черепа та обличчя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S02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44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шийного вiддiлу хребта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 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ребра(ребер), грудини, грудного вiддiлу хребта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S22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287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попереково-крижового вiддiлу хребта i кiсток тазу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97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хребта на неуточненому рiвнi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T08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верхніх кінцівок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42, S52, S62,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29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50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157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255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644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260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1186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4668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них: перелом на рiвнi плечового пояса i плеча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S42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146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950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перелом кiсток передпліччя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S52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2027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перелом на рiвнi зап'ястка i кистi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S6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103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1677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перелом верхньої кiнцiвки на неуточненому рiвнi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нижніх кінцівок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S72, S82, S92, </w:t>
            </w:r>
            <w:r>
              <w:rPr>
                <w:b/>
                <w:sz w:val="18"/>
                <w:szCs w:val="18"/>
                <w:lang w:val="en-US"/>
              </w:rPr>
              <w:t>T12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33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20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123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211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277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136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631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3652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з них: перелом стегнової кістки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кiсток  гомiлки, включаючи гомiлково-ступневий суглоб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S82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1785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ступнi, крiм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перелому </w:t>
            </w:r>
            <w:r>
              <w:rPr>
                <w:color w:val="000000"/>
                <w:sz w:val="18"/>
                <w:szCs w:val="18"/>
              </w:rPr>
              <w:t>гомiлково-ступневого суглобу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S92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1624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 нижньо</w:t>
            </w:r>
            <w:r>
              <w:rPr>
                <w:color w:val="000000"/>
                <w:sz w:val="18"/>
                <w:szCs w:val="18"/>
                <w:lang w:val="uk-UA"/>
              </w:rPr>
              <w:t>ї</w:t>
            </w:r>
            <w:r>
              <w:rPr>
                <w:color w:val="000000"/>
                <w:sz w:val="18"/>
                <w:szCs w:val="18"/>
              </w:rPr>
              <w:t xml:space="preserve"> кiнцiвки на неуточненому рiвнi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</w:tr>
    </w:tbl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pStyle w:val="12"/>
        <w:keepNext/>
        <w:jc w:val="right"/>
        <w:rPr>
          <w:color w:val="000000"/>
          <w:spacing w:val="-2"/>
          <w:sz w:val="15"/>
          <w:szCs w:val="15"/>
        </w:rPr>
      </w:pPr>
      <w:r>
        <w:rPr>
          <w:sz w:val="18"/>
          <w:szCs w:val="18"/>
          <w:lang w:val="uk-UA"/>
        </w:rPr>
        <w:lastRenderedPageBreak/>
        <w:t xml:space="preserve">Таблиця </w:t>
      </w:r>
      <w:r>
        <w:rPr>
          <w:sz w:val="18"/>
          <w:szCs w:val="18"/>
        </w:rPr>
        <w:t>71</w:t>
      </w:r>
      <w:r>
        <w:rPr>
          <w:sz w:val="18"/>
          <w:szCs w:val="18"/>
          <w:lang w:val="en-US"/>
        </w:rPr>
        <w:t>2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t>Стор.3 ф.№  071-2/о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284"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>
        <w:trPr>
          <w:trHeight w:hRule="exact" w:val="302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603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в декількох ділянках тіла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uk-UA"/>
              </w:rPr>
              <w:t>T02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</w:tr>
      <w:tr w:rsidR="00194448" w:rsidRPr="00FA55B7">
        <w:trPr>
          <w:trHeight w:hRule="exact" w:val="680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Вивихи, розтягнення,  деформація і травми зв’язок суглоба і прилеглих м'язів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S03, S13, S1</w:t>
            </w:r>
            <w:r>
              <w:rPr>
                <w:b/>
                <w:sz w:val="16"/>
                <w:szCs w:val="16"/>
                <w:lang w:val="en-US"/>
              </w:rPr>
              <w:t>6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S23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S43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S46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S53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S56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S63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S66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S73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S76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S83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S86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S93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S96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T03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1484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1326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2905</w:t>
            </w:r>
          </w:p>
        </w:tc>
      </w:tr>
      <w:tr w:rsidR="00194448">
        <w:trPr>
          <w:trHeight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 w:rsidRPr="00F72EA1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 них: вивихи суглоб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зв'язок:  -голови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S03.0-3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шиї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S13.0-3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грудної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S23.0-2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</w:tr>
      <w:tr w:rsidR="00194448">
        <w:trPr>
          <w:trHeight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-попереково</w:t>
            </w:r>
            <w:r>
              <w:rPr>
                <w:color w:val="000000"/>
                <w:sz w:val="18"/>
                <w:szCs w:val="18"/>
                <w:lang w:val="uk-UA"/>
              </w:rPr>
              <w:t>-крижового</w:t>
            </w:r>
            <w:r>
              <w:rPr>
                <w:color w:val="000000"/>
                <w:sz w:val="18"/>
                <w:szCs w:val="18"/>
              </w:rPr>
              <w:t xml:space="preserve">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лу хребта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тазу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S33.0-3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плечового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поясу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S43.0-3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222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ктьового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S53.0-1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зап</w:t>
            </w:r>
            <w:r>
              <w:rPr>
                <w:color w:val="000000"/>
                <w:sz w:val="18"/>
                <w:szCs w:val="18"/>
                <w:lang w:val="en-US"/>
              </w:rPr>
              <w:t>'</w:t>
            </w:r>
            <w:r>
              <w:rPr>
                <w:color w:val="000000"/>
                <w:sz w:val="18"/>
                <w:szCs w:val="18"/>
              </w:rPr>
              <w:t>ястка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 i  </w:t>
            </w:r>
            <w:r>
              <w:rPr>
                <w:color w:val="000000"/>
                <w:sz w:val="18"/>
                <w:szCs w:val="18"/>
              </w:rPr>
              <w:t>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S63.0-2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186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тазового поясу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color w:val="000000"/>
                <w:sz w:val="18"/>
                <w:szCs w:val="18"/>
              </w:rPr>
              <w:t>73.0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-кол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нного 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color w:val="000000"/>
                <w:sz w:val="18"/>
                <w:szCs w:val="18"/>
              </w:rPr>
              <w:t>83.0-1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-гомiлково-ступневого суглобу i ступнi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S93.0-</w:t>
            </w:r>
            <w:r>
              <w:rPr>
                <w:color w:val="000000"/>
                <w:sz w:val="18"/>
                <w:szCs w:val="18"/>
                <w:lang w:val="uk-UA"/>
              </w:rPr>
              <w:t>1,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-декiлькох дiлянок тiла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T03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194448" w:rsidRPr="00FA55B7">
        <w:trPr>
          <w:trHeight w:hRule="exact" w:val="62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-розтягнення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перенапруження суглоб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зв'язок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вищезазначених локалізацій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S03.4-5,S13.4-6, S23.3-5,S33.5-7, S43.4-7, S53.4, S63.5-7,S73.1, S83.4-6, S93.4-6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1090</w:t>
            </w:r>
          </w:p>
        </w:tc>
      </w:tr>
      <w:tr w:rsidR="00194448">
        <w:trPr>
          <w:trHeight w:hRule="exact" w:val="79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Рани, поверхневі ушкодження та ушкодження судин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S00,01,05,10,11,</w:t>
            </w:r>
            <w:r>
              <w:rPr>
                <w:b/>
                <w:sz w:val="16"/>
                <w:szCs w:val="16"/>
                <w:lang w:val="en-US"/>
              </w:rPr>
              <w:t>15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30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35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60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S61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65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75</w:t>
            </w:r>
            <w:r>
              <w:rPr>
                <w:b/>
                <w:sz w:val="16"/>
                <w:szCs w:val="16"/>
                <w:lang w:val="uk-UA"/>
              </w:rPr>
              <w:t xml:space="preserve">,80,81,85,90,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91,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95,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00.,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01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2885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1910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76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4918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т.ч. травми ока та орбіти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S05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112</w:t>
            </w:r>
          </w:p>
        </w:tc>
      </w:tr>
      <w:tr w:rsidR="00194448" w:rsidRPr="00FA55B7">
        <w:trPr>
          <w:trHeight w:hRule="exact" w:val="45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tabs>
                <w:tab w:val="left" w:pos="2667"/>
              </w:tabs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</w:t>
            </w:r>
            <w:r>
              <w:rPr>
                <w:color w:val="000000"/>
                <w:sz w:val="18"/>
                <w:szCs w:val="18"/>
              </w:rPr>
              <w:t>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дкрит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i </w:t>
            </w:r>
            <w:r>
              <w:rPr>
                <w:color w:val="000000"/>
                <w:sz w:val="18"/>
                <w:szCs w:val="18"/>
              </w:rPr>
              <w:t>рани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S01, S11, S21, S31, S41, S51, S61, S71, S81, S91,T01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1820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tabs>
                <w:tab w:val="left" w:pos="2667"/>
              </w:tabs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</w:t>
            </w:r>
            <w:r>
              <w:rPr>
                <w:color w:val="000000"/>
                <w:sz w:val="18"/>
                <w:szCs w:val="18"/>
              </w:rPr>
              <w:t>травма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кровоносних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судин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S15,25,35,45,55,65,75,85,95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Внутрішньочерепні травми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196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 інших внутрішніх органів: грудної, черевної порожнини і таза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S26, S27, </w:t>
            </w:r>
            <w:r>
              <w:rPr>
                <w:b/>
                <w:sz w:val="16"/>
                <w:szCs w:val="16"/>
                <w:lang w:val="en-US"/>
              </w:rPr>
              <w:t>S36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S37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травма серця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травма iнших i неуточнених органiв грудної порожнини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травма органiв черевної порожнини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 </w:t>
            </w:r>
            <w:r>
              <w:rPr>
                <w:color w:val="000000"/>
                <w:sz w:val="18"/>
                <w:szCs w:val="18"/>
              </w:rPr>
              <w:t>травма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тазових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орган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S37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</w:tr>
      <w:tr w:rsidR="00194448" w:rsidRPr="00FA55B7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 нервів та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спинного мозку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S04, S14,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24,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34,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>94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з них: черепних нервiв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9.1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S04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4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22"/>
        <w:gridCol w:w="538"/>
        <w:gridCol w:w="1980"/>
        <w:gridCol w:w="540"/>
        <w:gridCol w:w="540"/>
        <w:gridCol w:w="540"/>
        <w:gridCol w:w="540"/>
        <w:gridCol w:w="540"/>
        <w:gridCol w:w="540"/>
        <w:gridCol w:w="540"/>
        <w:gridCol w:w="536"/>
        <w:gridCol w:w="567"/>
        <w:gridCol w:w="567"/>
        <w:gridCol w:w="568"/>
        <w:gridCol w:w="568"/>
        <w:gridCol w:w="567"/>
        <w:gridCol w:w="568"/>
        <w:gridCol w:w="568"/>
        <w:gridCol w:w="567"/>
        <w:gridCol w:w="567"/>
        <w:gridCol w:w="711"/>
        <w:gridCol w:w="740"/>
      </w:tblGrid>
      <w:tr w:rsidR="00194448" w:rsidTr="00FA55B7">
        <w:trPr>
          <w:trHeight w:val="179"/>
          <w:jc w:val="center"/>
        </w:trPr>
        <w:tc>
          <w:tcPr>
            <w:tcW w:w="26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9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01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116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7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 w:rsidTr="00FA55B7">
        <w:trPr>
          <w:trHeight w:val="192"/>
          <w:jc w:val="center"/>
        </w:trPr>
        <w:tc>
          <w:tcPr>
            <w:tcW w:w="26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331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  <w:tc>
          <w:tcPr>
            <w:tcW w:w="4116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 w:rsidTr="00FA55B7">
        <w:trPr>
          <w:trHeight w:val="1034"/>
          <w:jc w:val="center"/>
        </w:trPr>
        <w:tc>
          <w:tcPr>
            <w:tcW w:w="26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порт.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 w:rsidTr="00FA55B7">
        <w:trPr>
          <w:trHeight w:val="27"/>
          <w:jc w:val="center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Переломи в декількох ділянках тіла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4.0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T02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Вивихи, розтягнення,  деформація і травми зв’язок суглоба і прилеглих м'язів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5.0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S03,13,1</w:t>
            </w:r>
            <w:r>
              <w:rPr>
                <w:b/>
                <w:sz w:val="14"/>
                <w:szCs w:val="14"/>
                <w:lang w:val="en-US"/>
              </w:rPr>
              <w:t>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 S66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83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86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93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96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T03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104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48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193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583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3685</w:t>
            </w:r>
          </w:p>
        </w:tc>
      </w:tr>
      <w:tr w:rsidR="00194448" w:rsidTr="00FA55B7">
        <w:trPr>
          <w:trHeight w:val="340"/>
          <w:jc w:val="center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з них: вивихи суглоб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в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зв'язок: -голови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S03.0-3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шиї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S13.0-3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грудної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тки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S23.0-2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</w:t>
            </w:r>
          </w:p>
        </w:tc>
      </w:tr>
      <w:tr w:rsidR="00194448" w:rsidTr="00FA55B7">
        <w:trPr>
          <w:trHeight w:val="284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-попереково</w:t>
            </w:r>
            <w:r>
              <w:rPr>
                <w:color w:val="000000"/>
                <w:sz w:val="16"/>
                <w:szCs w:val="16"/>
                <w:lang w:val="uk-UA"/>
              </w:rPr>
              <w:t>-крижово</w:t>
            </w:r>
            <w:r>
              <w:rPr>
                <w:color w:val="000000"/>
                <w:sz w:val="16"/>
                <w:szCs w:val="16"/>
              </w:rPr>
              <w:t>го в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дд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лу хребта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тазу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S33.0-3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плечового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поясу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S43.0-3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229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-</w:t>
            </w:r>
            <w:r>
              <w:rPr>
                <w:color w:val="000000"/>
                <w:sz w:val="16"/>
                <w:szCs w:val="16"/>
              </w:rPr>
              <w:t>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ктьового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суглобу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S53.0-1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166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-зап'ястка 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 кист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</w:t>
            </w:r>
            <w:r>
              <w:rPr>
                <w:color w:val="000000"/>
                <w:sz w:val="14"/>
                <w:szCs w:val="14"/>
              </w:rPr>
              <w:t>63.0-2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-кульшового суглобу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тазового поясу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S73.0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-колiнного суглобу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S83.0-1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-гомiлково-ступневого суглобу i ступнi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S93.0-</w:t>
            </w:r>
            <w:r>
              <w:rPr>
                <w:color w:val="000000"/>
                <w:sz w:val="14"/>
                <w:szCs w:val="14"/>
                <w:lang w:val="uk-UA"/>
              </w:rPr>
              <w:t>1,3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1014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-декiлькох дiлянок тiла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5.11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T03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-розтягнення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перенапруження суглоб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в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зв'язок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вищезазначених локалізацій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S03.4-5,13.4-6,23.3-5,33.5-7, S43.4-7, S53.4, S63.5-7,S73.1, S83.4-6, S93.4-6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1257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Рани, поверхневі ушкодження та ушкодження судин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6.0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S00,01,05,10,11,</w:t>
            </w:r>
            <w:r>
              <w:rPr>
                <w:b/>
                <w:sz w:val="14"/>
                <w:szCs w:val="14"/>
                <w:lang w:val="en-US"/>
              </w:rPr>
              <w:t>15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S30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S55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S60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75</w:t>
            </w:r>
            <w:r>
              <w:rPr>
                <w:b/>
                <w:sz w:val="14"/>
                <w:szCs w:val="14"/>
                <w:lang w:val="uk-UA"/>
              </w:rPr>
              <w:t>,80,81,85,</w:t>
            </w:r>
            <w:r>
              <w:rPr>
                <w:b/>
                <w:sz w:val="14"/>
                <w:szCs w:val="14"/>
                <w:lang w:val="en-US"/>
              </w:rPr>
              <w:t xml:space="preserve"> S</w:t>
            </w:r>
            <w:r>
              <w:rPr>
                <w:b/>
                <w:sz w:val="14"/>
                <w:szCs w:val="14"/>
                <w:lang w:val="uk-UA"/>
              </w:rPr>
              <w:t xml:space="preserve">90,91,95, </w:t>
            </w:r>
            <w:r>
              <w:rPr>
                <w:b/>
                <w:sz w:val="14"/>
                <w:szCs w:val="14"/>
                <w:lang w:val="en-US"/>
              </w:rPr>
              <w:t>T</w:t>
            </w:r>
            <w:r>
              <w:rPr>
                <w:b/>
                <w:sz w:val="14"/>
                <w:szCs w:val="14"/>
                <w:lang w:val="uk-UA"/>
              </w:rPr>
              <w:t>00.,</w:t>
            </w:r>
            <w:r>
              <w:rPr>
                <w:b/>
                <w:sz w:val="14"/>
                <w:szCs w:val="14"/>
                <w:lang w:val="en-US"/>
              </w:rPr>
              <w:t>T</w:t>
            </w:r>
            <w:r>
              <w:rPr>
                <w:b/>
                <w:sz w:val="14"/>
                <w:szCs w:val="14"/>
                <w:lang w:val="uk-UA"/>
              </w:rPr>
              <w:t>01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210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438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533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804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1641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7007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в т.ч. травми ока та орбіти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6.1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S05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120</w:t>
            </w:r>
          </w:p>
        </w:tc>
      </w:tr>
      <w:tr w:rsidR="00194448" w:rsidRPr="00FA55B7" w:rsidTr="00FA55B7">
        <w:trPr>
          <w:trHeight w:val="23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tabs>
                <w:tab w:val="left" w:pos="2667"/>
              </w:tabs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  <w:r>
              <w:rPr>
                <w:color w:val="000000"/>
                <w:sz w:val="16"/>
                <w:szCs w:val="16"/>
              </w:rPr>
              <w:t>в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дкрит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i </w:t>
            </w:r>
            <w:r>
              <w:rPr>
                <w:color w:val="000000"/>
                <w:sz w:val="16"/>
                <w:szCs w:val="16"/>
              </w:rPr>
              <w:t>рани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S01, S11, S21, S31, S41, S51, S61, S71, S81, S91,T01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2091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tabs>
                <w:tab w:val="left" w:pos="2667"/>
              </w:tabs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  <w:r>
              <w:rPr>
                <w:color w:val="000000"/>
                <w:sz w:val="16"/>
                <w:szCs w:val="16"/>
              </w:rPr>
              <w:t>травма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кровоносних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судин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S15,25,35,45,55,65,75,85,95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Внутрішньочерепні травми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7.0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32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234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Травми інших внутрішніх органів: грудної, черевної порожнини і таза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8.0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 xml:space="preserve">S26, S27, </w:t>
            </w:r>
            <w:r>
              <w:rPr>
                <w:b/>
                <w:sz w:val="14"/>
                <w:szCs w:val="14"/>
                <w:lang w:val="en-US"/>
              </w:rPr>
              <w:t>S36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S37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з них: травма серця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       травма iнших i неуточнених органiв грудної порожнини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       травма органiв черевної порожнини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 </w:t>
            </w:r>
            <w:r>
              <w:rPr>
                <w:color w:val="000000"/>
                <w:sz w:val="16"/>
                <w:szCs w:val="16"/>
              </w:rPr>
              <w:t>травма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тазових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орган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S37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Травми нервів та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lang w:val="uk-UA"/>
              </w:rPr>
              <w:t>спинного мозку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9.0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hanging="108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S04,14,24,34,44,54,64,74,84,94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11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з них: черепних нервiв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S04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</w:tbl>
    <w:p w:rsidR="00194448" w:rsidRDefault="00194448">
      <w:pPr>
        <w:rPr>
          <w:color w:val="000000"/>
          <w:sz w:val="16"/>
          <w:szCs w:val="16"/>
          <w:lang w:val="en-US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5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 w:rsidTr="00FA55B7">
        <w:trPr>
          <w:trHeight w:hRule="exact" w:val="302"/>
          <w:tblHeader/>
          <w:jc w:val="center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 w:rsidTr="00FA55B7">
        <w:trPr>
          <w:trHeight w:hRule="exact" w:val="603"/>
          <w:tblHeader/>
          <w:jc w:val="center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 w:rsidTr="00FA55B7">
        <w:trPr>
          <w:trHeight w:hRule="exact" w:val="45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на рiвнi шиї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 w:rsidTr="00FA55B7">
        <w:trPr>
          <w:trHeight w:hRule="exact" w:val="45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в грудному вiддiлi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 w:rsidTr="00FA55B7">
        <w:trPr>
          <w:trHeight w:hRule="exact" w:val="680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Травма </w:t>
            </w:r>
            <w:r>
              <w:rPr>
                <w:color w:val="000000"/>
                <w:sz w:val="18"/>
                <w:szCs w:val="18"/>
              </w:rPr>
              <w:t>нервiв i поперекового вiддiлу спиннного мозку на рiвнi живота</w:t>
            </w:r>
            <w:r>
              <w:rPr>
                <w:color w:val="000000"/>
                <w:sz w:val="18"/>
                <w:szCs w:val="18"/>
                <w:lang w:val="uk-UA"/>
              </w:rPr>
              <w:t>, нижньої частини спини і тазу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45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травма нерв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нших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 тулуба та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S44,54,64,74,84,94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 w:rsidRPr="00FA55B7" w:rsidTr="00FA55B7">
        <w:trPr>
          <w:trHeight w:hRule="exact" w:val="907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Розтрощення та травматична ампутація уточнених та множинних ділянок тіла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S07,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08,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28,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38,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57,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58,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67,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68,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77,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78,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87,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88,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98,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 xml:space="preserve">04, </w:t>
            </w:r>
            <w:r>
              <w:rPr>
                <w:b/>
                <w:sz w:val="18"/>
                <w:szCs w:val="18"/>
                <w:lang w:val="en-US"/>
              </w:rPr>
              <w:t>T05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55</w:t>
            </w:r>
          </w:p>
        </w:tc>
      </w:tr>
      <w:tr w:rsidR="00194448" w:rsidRPr="00FA55B7" w:rsidTr="00FA55B7">
        <w:trPr>
          <w:trHeight w:hRule="exact" w:val="1077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F72EA1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F72EA1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них</w:t>
            </w:r>
            <w:r w:rsidRPr="00F72EA1">
              <w:rPr>
                <w:color w:val="000000"/>
                <w:sz w:val="18"/>
                <w:szCs w:val="18"/>
              </w:rPr>
              <w:t xml:space="preserve">: </w:t>
            </w:r>
            <w:r>
              <w:rPr>
                <w:color w:val="000000"/>
                <w:sz w:val="18"/>
                <w:szCs w:val="18"/>
              </w:rPr>
              <w:t>розтрощ</w:t>
            </w:r>
            <w:r>
              <w:rPr>
                <w:color w:val="000000"/>
                <w:sz w:val="18"/>
                <w:szCs w:val="18"/>
                <w:lang w:val="uk-UA"/>
              </w:rPr>
              <w:t>ення</w:t>
            </w:r>
            <w:r w:rsidRPr="00F72EA1">
              <w:rPr>
                <w:color w:val="000000"/>
                <w:sz w:val="18"/>
                <w:szCs w:val="18"/>
              </w:rPr>
              <w:t>: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голови</w:t>
            </w:r>
            <w:r w:rsidRPr="00F72EA1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t>шиї</w:t>
            </w:r>
            <w:r w:rsidRPr="00F72EA1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t>грудної</w:t>
            </w:r>
            <w:r w:rsidRPr="00F72EA1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  <w:r w:rsidRPr="00F72EA1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живота</w:t>
            </w:r>
            <w:r w:rsidRPr="00F72EA1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нижньої частини спини, </w:t>
            </w:r>
            <w:r>
              <w:rPr>
                <w:color w:val="000000"/>
                <w:sz w:val="18"/>
                <w:szCs w:val="18"/>
              </w:rPr>
              <w:t>тазу</w:t>
            </w:r>
            <w:r w:rsidRPr="00F72EA1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плеч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ового </w:t>
            </w:r>
            <w:r>
              <w:rPr>
                <w:color w:val="000000"/>
                <w:sz w:val="18"/>
                <w:szCs w:val="18"/>
              </w:rPr>
              <w:t>пояса</w:t>
            </w:r>
            <w:r>
              <w:rPr>
                <w:color w:val="000000"/>
                <w:sz w:val="18"/>
                <w:szCs w:val="18"/>
                <w:lang w:val="uk-UA"/>
              </w:rPr>
              <w:t>, плеча, передпліччя, зап’ястка і кісті, кульшового суглобу, декількох ділянок тіла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10.1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17,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28</w:t>
            </w:r>
            <w:r>
              <w:rPr>
                <w:sz w:val="18"/>
                <w:szCs w:val="18"/>
                <w:lang w:val="en-US"/>
              </w:rPr>
              <w:t>.0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38</w:t>
            </w:r>
            <w:r>
              <w:rPr>
                <w:sz w:val="18"/>
                <w:szCs w:val="18"/>
                <w:lang w:val="en-US"/>
              </w:rPr>
              <w:t>.0-1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47,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67,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77,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87,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97, </w:t>
            </w:r>
            <w:r>
              <w:rPr>
                <w:sz w:val="18"/>
                <w:szCs w:val="18"/>
                <w:lang w:val="en-US"/>
              </w:rPr>
              <w:t>T</w:t>
            </w:r>
            <w:r>
              <w:rPr>
                <w:sz w:val="18"/>
                <w:szCs w:val="18"/>
                <w:lang w:val="uk-UA"/>
              </w:rPr>
              <w:t>04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</w:tr>
      <w:tr w:rsidR="00194448" w:rsidRPr="00FA55B7" w:rsidTr="00FA55B7">
        <w:trPr>
          <w:trHeight w:hRule="exact" w:val="680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F72EA1">
              <w:rPr>
                <w:color w:val="000000"/>
                <w:sz w:val="18"/>
                <w:szCs w:val="18"/>
              </w:rPr>
              <w:t xml:space="preserve">     </w:t>
            </w:r>
            <w:r>
              <w:rPr>
                <w:color w:val="000000"/>
                <w:sz w:val="18"/>
                <w:szCs w:val="18"/>
              </w:rPr>
              <w:t>травматичн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ампутац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ї вищезазначених 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28</w:t>
            </w:r>
            <w:r>
              <w:rPr>
                <w:sz w:val="18"/>
                <w:szCs w:val="18"/>
                <w:lang w:val="en-US"/>
              </w:rPr>
              <w:t>.1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38</w:t>
            </w:r>
            <w:r>
              <w:rPr>
                <w:sz w:val="18"/>
                <w:szCs w:val="18"/>
                <w:lang w:val="en-US"/>
              </w:rPr>
              <w:t>.2-3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4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6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8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9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T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</w:tr>
      <w:tr w:rsidR="00194448" w:rsidRPr="00FA55B7" w:rsidTr="00FA55B7">
        <w:trPr>
          <w:trHeight w:hRule="exact" w:val="907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ші </w:t>
            </w:r>
            <w:r>
              <w:rPr>
                <w:b/>
                <w:color w:val="000000"/>
                <w:sz w:val="18"/>
                <w:szCs w:val="18"/>
              </w:rPr>
              <w:t>травми уточн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ених </w:t>
            </w:r>
            <w:r>
              <w:rPr>
                <w:b/>
                <w:color w:val="000000"/>
                <w:sz w:val="18"/>
                <w:szCs w:val="18"/>
              </w:rPr>
              <w:t>та неутн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ених </w:t>
            </w:r>
            <w:r>
              <w:rPr>
                <w:b/>
                <w:color w:val="000000"/>
                <w:sz w:val="18"/>
                <w:szCs w:val="18"/>
              </w:rPr>
              <w:t xml:space="preserve"> або множ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инних</w:t>
            </w:r>
            <w:r>
              <w:rPr>
                <w:b/>
                <w:color w:val="000000"/>
                <w:sz w:val="18"/>
                <w:szCs w:val="18"/>
              </w:rPr>
              <w:t xml:space="preserve"> д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лянок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т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11.0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S09,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29,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39,</w:t>
            </w:r>
            <w:r>
              <w:rPr>
                <w:b/>
                <w:sz w:val="18"/>
                <w:szCs w:val="18"/>
                <w:lang w:val="en-US"/>
              </w:rPr>
              <w:t xml:space="preserve"> S</w:t>
            </w:r>
            <w:r>
              <w:rPr>
                <w:b/>
                <w:sz w:val="18"/>
                <w:szCs w:val="18"/>
                <w:lang w:val="uk-UA"/>
              </w:rPr>
              <w:t xml:space="preserve">49,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59, S69, S79,</w:t>
            </w:r>
            <w:r>
              <w:rPr>
                <w:b/>
                <w:sz w:val="18"/>
                <w:szCs w:val="18"/>
                <w:lang w:val="en-US"/>
              </w:rPr>
              <w:t xml:space="preserve"> S</w:t>
            </w:r>
            <w:r>
              <w:rPr>
                <w:b/>
                <w:sz w:val="18"/>
                <w:szCs w:val="18"/>
                <w:lang w:val="uk-UA"/>
              </w:rPr>
              <w:t xml:space="preserve">89,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99,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 xml:space="preserve">06,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07</w:t>
            </w:r>
            <w:r>
              <w:rPr>
                <w:b/>
                <w:sz w:val="18"/>
                <w:szCs w:val="18"/>
                <w:lang w:val="en-US"/>
              </w:rPr>
              <w:t xml:space="preserve"> T</w:t>
            </w:r>
            <w:r>
              <w:rPr>
                <w:b/>
                <w:sz w:val="18"/>
                <w:szCs w:val="18"/>
                <w:lang w:val="uk-UA"/>
              </w:rPr>
              <w:t xml:space="preserve">09,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11,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T13, T14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139</w:t>
            </w:r>
          </w:p>
        </w:tc>
      </w:tr>
      <w:tr w:rsidR="00194448" w:rsidTr="00FA55B7">
        <w:trPr>
          <w:trHeight w:hRule="exact" w:val="454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F72EA1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з них: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інші та неуточнені травми </w:t>
            </w:r>
            <w:r>
              <w:rPr>
                <w:color w:val="000000"/>
                <w:sz w:val="18"/>
                <w:szCs w:val="18"/>
              </w:rPr>
              <w:t>голови, шиї, грудної 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S09, S19, S29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</w:tr>
      <w:tr w:rsidR="00194448" w:rsidTr="00FA55B7">
        <w:trPr>
          <w:trHeight w:hRule="exact" w:val="62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Множ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инні </w:t>
            </w:r>
            <w:r>
              <w:rPr>
                <w:color w:val="000000"/>
                <w:sz w:val="18"/>
                <w:szCs w:val="18"/>
              </w:rPr>
              <w:t xml:space="preserve">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нш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травми,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що охоплюють дек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ька 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на неуточненому та уточненому рівнях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T07, T09, T11, T13, T14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88</w:t>
            </w:r>
          </w:p>
        </w:tc>
      </w:tr>
      <w:tr w:rsidR="00194448" w:rsidTr="00FA55B7">
        <w:trPr>
          <w:trHeight w:hRule="exact" w:val="454"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Насл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дки проникнення сторон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нього </w:t>
            </w:r>
            <w:r>
              <w:rPr>
                <w:b/>
                <w:color w:val="000000"/>
                <w:sz w:val="18"/>
                <w:szCs w:val="18"/>
              </w:rPr>
              <w:t>т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ла через природн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й отв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р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T15-T19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640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689</w:t>
            </w:r>
          </w:p>
        </w:tc>
      </w:tr>
      <w:tr w:rsidR="00194448" w:rsidTr="00FA55B7">
        <w:trPr>
          <w:trHeight w:hRule="exact" w:val="454"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 них: стороннє тiло в зовнiшнiй частинi ока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</w:t>
            </w:r>
          </w:p>
        </w:tc>
      </w:tr>
      <w:tr w:rsidR="00194448" w:rsidTr="00FA55B7">
        <w:trPr>
          <w:trHeight w:hRule="exact" w:val="28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вусi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</w:t>
            </w:r>
          </w:p>
        </w:tc>
      </w:tr>
      <w:tr w:rsidR="00194448" w:rsidTr="00FA55B7">
        <w:trPr>
          <w:trHeight w:hRule="exact" w:val="28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дихальних шляхах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194448" w:rsidTr="00FA55B7">
        <w:trPr>
          <w:trHeight w:hRule="exact" w:val="28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травному трактi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194448" w:rsidTr="00FA55B7">
        <w:trPr>
          <w:trHeight w:hRule="exact" w:val="28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сечостатевих шляхах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6</w:t>
      </w:r>
      <w:r>
        <w:rPr>
          <w:b/>
          <w:sz w:val="18"/>
          <w:szCs w:val="18"/>
        </w:rPr>
        <w:t xml:space="preserve"> ф.№  071-2</w:t>
      </w:r>
      <w:r>
        <w:rPr>
          <w:sz w:val="18"/>
          <w:szCs w:val="18"/>
        </w:rPr>
        <w:t>/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28"/>
        <w:gridCol w:w="540"/>
        <w:gridCol w:w="1980"/>
        <w:gridCol w:w="540"/>
        <w:gridCol w:w="540"/>
        <w:gridCol w:w="540"/>
        <w:gridCol w:w="540"/>
        <w:gridCol w:w="540"/>
        <w:gridCol w:w="540"/>
        <w:gridCol w:w="540"/>
        <w:gridCol w:w="678"/>
        <w:gridCol w:w="451"/>
        <w:gridCol w:w="491"/>
        <w:gridCol w:w="671"/>
        <w:gridCol w:w="596"/>
        <w:gridCol w:w="664"/>
        <w:gridCol w:w="540"/>
        <w:gridCol w:w="540"/>
        <w:gridCol w:w="540"/>
        <w:gridCol w:w="540"/>
        <w:gridCol w:w="540"/>
        <w:gridCol w:w="694"/>
      </w:tblGrid>
      <w:tr w:rsidR="00194448">
        <w:trPr>
          <w:trHeight w:val="179"/>
        </w:trPr>
        <w:tc>
          <w:tcPr>
            <w:tcW w:w="26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</w:rPr>
              <w:t>Найменування класіві окремих хвороб</w:t>
            </w: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9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071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3960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6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337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  <w:tc>
          <w:tcPr>
            <w:tcW w:w="3960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9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на рiвнi шиї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в грудному вiддiлi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Травма </w:t>
            </w:r>
            <w:r>
              <w:rPr>
                <w:color w:val="000000"/>
                <w:sz w:val="18"/>
                <w:szCs w:val="18"/>
              </w:rPr>
              <w:t>нервiв i поперекового вiддiлу спиннного мозку на рiвнi живота</w:t>
            </w:r>
            <w:r>
              <w:rPr>
                <w:color w:val="000000"/>
                <w:sz w:val="18"/>
                <w:szCs w:val="18"/>
                <w:lang w:val="uk-UA"/>
              </w:rPr>
              <w:t>, нижньої частини спини і тазу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S34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травма нерв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нших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 тулуба та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вок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S44,54,64,74,84,94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</w:tr>
      <w:tr w:rsidR="00194448" w:rsidRPr="00FA55B7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Розтрощення та травматична ампутація уточнених та множинних ділянок тіла 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08,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17,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18,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28,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38,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98,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 xml:space="preserve">04, </w:t>
            </w:r>
            <w:r>
              <w:rPr>
                <w:b/>
                <w:sz w:val="16"/>
                <w:szCs w:val="16"/>
                <w:lang w:val="en-US"/>
              </w:rPr>
              <w:t>T05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56</w:t>
            </w:r>
          </w:p>
        </w:tc>
      </w:tr>
      <w:tr w:rsidR="00194448" w:rsidRPr="00FA55B7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F72EA1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F72EA1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них</w:t>
            </w:r>
            <w:r w:rsidRPr="00F72EA1">
              <w:rPr>
                <w:color w:val="000000"/>
                <w:sz w:val="16"/>
                <w:szCs w:val="16"/>
              </w:rPr>
              <w:t xml:space="preserve">: </w:t>
            </w:r>
            <w:r>
              <w:rPr>
                <w:color w:val="000000"/>
                <w:sz w:val="16"/>
                <w:szCs w:val="16"/>
              </w:rPr>
              <w:t>розтрощ</w:t>
            </w:r>
            <w:r>
              <w:rPr>
                <w:color w:val="000000"/>
                <w:sz w:val="16"/>
                <w:szCs w:val="16"/>
                <w:lang w:val="uk-UA"/>
              </w:rPr>
              <w:t>ення</w:t>
            </w:r>
            <w:r w:rsidRPr="00F72EA1">
              <w:rPr>
                <w:color w:val="000000"/>
                <w:sz w:val="16"/>
                <w:szCs w:val="16"/>
              </w:rPr>
              <w:t>: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голови</w:t>
            </w:r>
            <w:r w:rsidRPr="00F72EA1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 </w:t>
            </w:r>
            <w:r>
              <w:rPr>
                <w:color w:val="000000"/>
                <w:sz w:val="16"/>
                <w:szCs w:val="16"/>
              </w:rPr>
              <w:t>шиї</w:t>
            </w:r>
            <w:r w:rsidRPr="00F72EA1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 </w:t>
            </w:r>
            <w:r>
              <w:rPr>
                <w:color w:val="000000"/>
                <w:sz w:val="16"/>
                <w:szCs w:val="16"/>
              </w:rPr>
              <w:t>грудної</w:t>
            </w:r>
            <w:r w:rsidRPr="00F72EA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тки</w:t>
            </w:r>
            <w:r w:rsidRPr="00F72EA1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живота</w:t>
            </w:r>
            <w:r w:rsidRPr="00F72EA1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нижньої частини спини, </w:t>
            </w:r>
            <w:r>
              <w:rPr>
                <w:color w:val="000000"/>
                <w:sz w:val="16"/>
                <w:szCs w:val="16"/>
              </w:rPr>
              <w:t>тазу</w:t>
            </w:r>
            <w:r w:rsidRPr="00F72EA1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плеч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ового </w:t>
            </w:r>
            <w:r>
              <w:rPr>
                <w:color w:val="000000"/>
                <w:sz w:val="16"/>
                <w:szCs w:val="16"/>
              </w:rPr>
              <w:t>пояса</w:t>
            </w:r>
            <w:r>
              <w:rPr>
                <w:color w:val="000000"/>
                <w:sz w:val="16"/>
                <w:szCs w:val="16"/>
                <w:lang w:val="uk-UA"/>
              </w:rPr>
              <w:t>, плеча, передпліччя, зап’ястка і кісті, кульшового суглобу, декількох ділянок тіла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7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17,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28</w:t>
            </w:r>
            <w:r>
              <w:rPr>
                <w:sz w:val="16"/>
                <w:szCs w:val="16"/>
                <w:lang w:val="en-US"/>
              </w:rPr>
              <w:t>.0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38</w:t>
            </w:r>
            <w:r>
              <w:rPr>
                <w:sz w:val="16"/>
                <w:szCs w:val="16"/>
                <w:lang w:val="en-US"/>
              </w:rPr>
              <w:t>.0-1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47,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5</w:t>
            </w:r>
            <w:r>
              <w:rPr>
                <w:sz w:val="16"/>
                <w:szCs w:val="16"/>
                <w:lang w:val="en-US"/>
              </w:rPr>
              <w:t>7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67,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77,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87,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97,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uk-UA"/>
              </w:rPr>
              <w:t>04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F72EA1">
              <w:rPr>
                <w:color w:val="000000"/>
                <w:sz w:val="18"/>
                <w:szCs w:val="18"/>
              </w:rPr>
              <w:t xml:space="preserve">     </w:t>
            </w:r>
            <w:r>
              <w:rPr>
                <w:color w:val="000000"/>
                <w:sz w:val="18"/>
                <w:szCs w:val="18"/>
              </w:rPr>
              <w:t>травматичн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ампутац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ї вищезазначених 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1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28</w:t>
            </w:r>
            <w:r>
              <w:rPr>
                <w:sz w:val="16"/>
                <w:szCs w:val="16"/>
                <w:lang w:val="en-US"/>
              </w:rPr>
              <w:t>.1</w:t>
            </w:r>
            <w:r>
              <w:rPr>
                <w:sz w:val="16"/>
                <w:szCs w:val="16"/>
                <w:lang w:val="uk-UA"/>
              </w:rPr>
              <w:t>, 38</w:t>
            </w:r>
            <w:r>
              <w:rPr>
                <w:sz w:val="16"/>
                <w:szCs w:val="16"/>
                <w:lang w:val="en-US"/>
              </w:rPr>
              <w:t>.2-3</w:t>
            </w:r>
            <w:r>
              <w:rPr>
                <w:sz w:val="16"/>
                <w:szCs w:val="16"/>
                <w:lang w:val="uk-UA"/>
              </w:rPr>
              <w:t>, 4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5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6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7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8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9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ші </w:t>
            </w:r>
            <w:r>
              <w:rPr>
                <w:b/>
                <w:color w:val="000000"/>
                <w:sz w:val="16"/>
                <w:szCs w:val="16"/>
              </w:rPr>
              <w:t>травми уточн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ених </w:t>
            </w:r>
            <w:r>
              <w:rPr>
                <w:b/>
                <w:color w:val="000000"/>
                <w:sz w:val="16"/>
                <w:szCs w:val="16"/>
              </w:rPr>
              <w:t>та неутн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ених </w:t>
            </w:r>
            <w:r>
              <w:rPr>
                <w:b/>
                <w:color w:val="000000"/>
                <w:sz w:val="16"/>
                <w:szCs w:val="16"/>
              </w:rPr>
              <w:t xml:space="preserve"> або множ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инних </w:t>
            </w:r>
            <w:r>
              <w:rPr>
                <w:b/>
                <w:color w:val="000000"/>
                <w:sz w:val="16"/>
                <w:szCs w:val="16"/>
              </w:rPr>
              <w:t xml:space="preserve"> д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лянок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т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11.0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S09,19,29,39,49,59,69, S79,89,99,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 xml:space="preserve">06,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07</w:t>
            </w:r>
            <w:r>
              <w:rPr>
                <w:b/>
                <w:sz w:val="16"/>
                <w:szCs w:val="16"/>
                <w:lang w:val="en-US"/>
              </w:rPr>
              <w:t xml:space="preserve"> T</w:t>
            </w:r>
            <w:r>
              <w:rPr>
                <w:b/>
                <w:sz w:val="16"/>
                <w:szCs w:val="16"/>
                <w:lang w:val="uk-UA"/>
              </w:rPr>
              <w:t xml:space="preserve">09,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11,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lang w:val="uk-UA"/>
              </w:rPr>
              <w:t>T13, T14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160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інші та неуточнені травми </w:t>
            </w:r>
            <w:r>
              <w:rPr>
                <w:color w:val="000000"/>
                <w:sz w:val="18"/>
                <w:szCs w:val="18"/>
              </w:rPr>
              <w:t>голови, шиї, грудної 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S09, S19, S29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</w:t>
            </w:r>
          </w:p>
        </w:tc>
      </w:tr>
      <w:tr w:rsidR="00194448">
        <w:trPr>
          <w:trHeight w:val="56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Множ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инні </w:t>
            </w:r>
            <w:r>
              <w:rPr>
                <w:color w:val="000000"/>
                <w:sz w:val="18"/>
                <w:szCs w:val="18"/>
              </w:rPr>
              <w:t xml:space="preserve">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нш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травми,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що охоплюють дек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ька 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на неуточненому та уточненому рівнях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T07, T09, T11, T13, T14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100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6"/>
                <w:szCs w:val="16"/>
              </w:rPr>
              <w:t>Насл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дки проникнення сторон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нього </w:t>
            </w:r>
            <w:r>
              <w:rPr>
                <w:b/>
                <w:color w:val="000000"/>
                <w:sz w:val="16"/>
                <w:szCs w:val="16"/>
              </w:rPr>
              <w:t>т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ла через природн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й отв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р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T15-T19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714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з них: стороннє тiло в зовнiшнiй частинi ока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вусi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372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дихальних шляхах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травному трактi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194448">
        <w:trPr>
          <w:trHeight w:val="340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сечостатевих шляхах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</w:tbl>
    <w:p w:rsidR="00194448" w:rsidRDefault="00194448">
      <w:pPr>
        <w:rPr>
          <w:color w:val="000000"/>
          <w:sz w:val="18"/>
          <w:szCs w:val="18"/>
          <w:lang w:val="en-GB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7</w:t>
      </w:r>
      <w:r>
        <w:rPr>
          <w:b/>
          <w:sz w:val="18"/>
          <w:szCs w:val="18"/>
        </w:rPr>
        <w:t xml:space="preserve"> ф.№  071-2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У дорослих</w:t>
            </w:r>
          </w:p>
        </w:tc>
      </w:tr>
      <w:tr w:rsidR="00194448" w:rsidTr="00FA55B7">
        <w:trPr>
          <w:trHeight w:hRule="exact" w:val="302"/>
          <w:tblHeader/>
          <w:jc w:val="center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</w:tr>
      <w:tr w:rsidR="00194448" w:rsidTr="00FA55B7">
        <w:trPr>
          <w:trHeight w:hRule="exact" w:val="799"/>
          <w:tblHeader/>
          <w:jc w:val="center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8"/>
                <w:szCs w:val="18"/>
                <w:lang w:val="uk-UA"/>
              </w:rPr>
              <w:t>В</w:t>
            </w:r>
            <w:r w:rsidR="00194448">
              <w:rPr>
                <w:b/>
                <w:bCs/>
                <w:sz w:val="18"/>
                <w:szCs w:val="18"/>
                <w:lang w:val="uk-UA"/>
              </w:rPr>
              <w:t>сього</w:t>
            </w:r>
          </w:p>
        </w:tc>
      </w:tr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Термiчнi та хiмiчнi опiки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T20-T32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</w:t>
            </w:r>
          </w:p>
        </w:tc>
      </w:tr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- голови i шиї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T20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-тулуба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T21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194448" w:rsidTr="00FA55B7">
        <w:trPr>
          <w:trHeight w:hRule="exact" w:val="45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-плечового пояса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верхньої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 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м зап'ястку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</w:t>
            </w: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    -зап'ястка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</w:tr>
      <w:tr w:rsidR="00194448" w:rsidTr="00FA55B7">
        <w:trPr>
          <w:trHeight w:hRule="exact" w:val="45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нижн.к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м гом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лково-ступнев</w:t>
            </w:r>
            <w:r>
              <w:rPr>
                <w:color w:val="000000"/>
                <w:sz w:val="18"/>
                <w:szCs w:val="18"/>
                <w:lang w:val="uk-UA"/>
              </w:rPr>
              <w:t>ого суглобу і ступні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</w:tr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ока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придаткового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апарату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</w:tr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 xml:space="preserve"> - </w:t>
            </w:r>
            <w:r>
              <w:rPr>
                <w:color w:val="000000"/>
                <w:sz w:val="18"/>
                <w:szCs w:val="18"/>
                <w:lang w:val="uk-UA"/>
              </w:rPr>
              <w:t>інших ділянок тіла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T25,T27-T32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194448" w:rsidTr="00FA55B7">
        <w:trPr>
          <w:trHeight w:hRule="exact" w:val="454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Отруєння лiками та бiологiчними речовинами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T36-T50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194448" w:rsidTr="00FA55B7">
        <w:trPr>
          <w:trHeight w:hRule="exact" w:val="454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отруєння наркотиками i психодислептиками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T40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731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отруєння протисудомними, седативними, снодiйними</w:t>
            </w:r>
            <w:r>
              <w:rPr>
                <w:color w:val="000000"/>
                <w:sz w:val="18"/>
                <w:szCs w:val="18"/>
                <w:lang w:val="uk-UA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протипаркінсонічними </w:t>
            </w:r>
            <w:r>
              <w:rPr>
                <w:color w:val="000000"/>
                <w:sz w:val="18"/>
                <w:szCs w:val="18"/>
              </w:rPr>
              <w:t>препарат</w:t>
            </w:r>
            <w:r>
              <w:rPr>
                <w:color w:val="000000"/>
                <w:sz w:val="18"/>
                <w:szCs w:val="18"/>
                <w:lang w:val="uk-UA"/>
              </w:rPr>
              <w:t>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T42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454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Токсична дiя речовин, переважно немедичн.призначення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T51-T65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</w:tr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 токсична дiя: -алкоголю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T51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-оксиду вуглецю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hRule="exact" w:val="454"/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-отруйних речовин в грибах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T62.0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hRule="exact" w:val="284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Синдроми жорстокого поводження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hRule="exact" w:val="454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Iн.та неуточн.наслiдки  впливу зовн.причин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T33-35,66-73,75-78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</w:tr>
      <w:tr w:rsidR="00194448" w:rsidTr="00FA55B7">
        <w:trPr>
          <w:trHeight w:hRule="exact" w:val="255"/>
          <w:tblHeader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вiдмороження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T33-35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194448" w:rsidTr="00FA55B7">
        <w:trPr>
          <w:trHeight w:hRule="exact" w:val="255"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променева хвороба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hRule="exact" w:val="255"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тепловий i сонячний удар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T67.0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hRule="exact" w:val="255"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асфiксiя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hRule="exact" w:val="255"/>
          <w:jc w:val="center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анафiлактичний шок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T78.0-T78.2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bookmarkStart w:id="5" w:name="%D0%A1%D1%82%D0%BE%D1%80"/>
      <w:bookmarkEnd w:id="5"/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8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21"/>
        <w:gridCol w:w="539"/>
        <w:gridCol w:w="1596"/>
        <w:gridCol w:w="474"/>
        <w:gridCol w:w="546"/>
        <w:gridCol w:w="617"/>
        <w:gridCol w:w="546"/>
        <w:gridCol w:w="521"/>
        <w:gridCol w:w="11"/>
        <w:gridCol w:w="539"/>
        <w:gridCol w:w="555"/>
        <w:gridCol w:w="576"/>
        <w:gridCol w:w="546"/>
        <w:gridCol w:w="476"/>
        <w:gridCol w:w="729"/>
        <w:gridCol w:w="573"/>
        <w:gridCol w:w="711"/>
        <w:gridCol w:w="521"/>
        <w:gridCol w:w="557"/>
        <w:gridCol w:w="485"/>
        <w:gridCol w:w="564"/>
        <w:gridCol w:w="792"/>
        <w:gridCol w:w="884"/>
      </w:tblGrid>
      <w:tr w:rsidR="00194448" w:rsidTr="00FA55B7">
        <w:trPr>
          <w:trHeight w:val="284"/>
          <w:jc w:val="center"/>
        </w:trPr>
        <w:tc>
          <w:tcPr>
            <w:tcW w:w="26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5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136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203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8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 w:rsidTr="00FA55B7">
        <w:trPr>
          <w:trHeight w:val="192"/>
          <w:jc w:val="center"/>
        </w:trPr>
        <w:tc>
          <w:tcPr>
            <w:tcW w:w="26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5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1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42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203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 w:rsidTr="00FA55B7">
        <w:trPr>
          <w:trHeight w:val="27"/>
          <w:jc w:val="center"/>
        </w:trPr>
        <w:tc>
          <w:tcPr>
            <w:tcW w:w="26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 w:rsidTr="00FA55B7">
        <w:trPr>
          <w:trHeight w:val="27"/>
          <w:jc w:val="center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Термiчнi та хiмiчнi опiки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</w:rPr>
              <w:t>T20-T32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179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- голови i шиї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T20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-тулуба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13.2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T21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-плечового пояса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верхньої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 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м зап'ястку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    -зап'ястка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T23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46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нижн.к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м гом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лково-ступнев</w:t>
            </w:r>
            <w:r>
              <w:rPr>
                <w:color w:val="000000"/>
                <w:sz w:val="18"/>
                <w:szCs w:val="18"/>
                <w:lang w:val="uk-UA"/>
              </w:rPr>
              <w:t>ого суглобу і ступні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T24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ока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придаткового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апарату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</w:tr>
      <w:tr w:rsidR="00194448" w:rsidTr="00FA55B7">
        <w:trPr>
          <w:trHeight w:val="227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 xml:space="preserve"> - </w:t>
            </w:r>
            <w:r>
              <w:rPr>
                <w:color w:val="000000"/>
                <w:sz w:val="18"/>
                <w:szCs w:val="18"/>
                <w:lang w:val="uk-UA"/>
              </w:rPr>
              <w:t>інших ділянок тіла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13.7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T25,T27-T32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45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Отруєння лiками та бiологiчними речовинами 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T36-T50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отруєння наркотиками i психодислептиками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T40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отруєння протисудомними, седативними, снодiйними </w:t>
            </w:r>
            <w:r>
              <w:rPr>
                <w:color w:val="000000"/>
                <w:sz w:val="18"/>
                <w:szCs w:val="18"/>
                <w:lang w:val="uk-UA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протипаркінсонічними </w:t>
            </w:r>
            <w:r>
              <w:rPr>
                <w:color w:val="000000"/>
                <w:sz w:val="18"/>
                <w:szCs w:val="18"/>
              </w:rPr>
              <w:t>препарат</w:t>
            </w:r>
            <w:r>
              <w:rPr>
                <w:color w:val="000000"/>
                <w:sz w:val="18"/>
                <w:szCs w:val="18"/>
                <w:lang w:val="uk-UA"/>
              </w:rPr>
              <w:t>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T42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Токсична дiя речовин, переважно немедичн.призначення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T51-T65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 токсична дiя: -алкоголю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T51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val="27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    -оксиду вуглецю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T58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-отруйних речовин в грибах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T62.0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Синдроми жорстокого поводження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16.0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T74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val="23"/>
          <w:jc w:val="center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Iн.та неуточн.наслiдки  впливу зовн.причин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en-GB"/>
              </w:rPr>
              <w:t>17.0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T33-35,66-73,75-78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</w:tr>
      <w:tr w:rsidR="00194448" w:rsidTr="00FA55B7">
        <w:trPr>
          <w:trHeight w:val="242"/>
          <w:jc w:val="center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з них: вiдмороження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en-GB"/>
              </w:rPr>
              <w:t>17.1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T33-35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194448" w:rsidTr="00FA55B7">
        <w:trPr>
          <w:trHeight w:val="279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променева хвороба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val="256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тепловий i сонячний удар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T67.0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 w:rsidTr="00FA55B7">
        <w:trPr>
          <w:trHeight w:val="287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асфiксiя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T71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94448" w:rsidTr="00FA55B7">
        <w:trPr>
          <w:trHeight w:val="264"/>
          <w:jc w:val="center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анафiлактичний шок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T78.0-T78.2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</w:tbl>
    <w:p w:rsidR="00194448" w:rsidRDefault="00194448"/>
    <w:p w:rsidR="00194448" w:rsidRDefault="00194448">
      <w:pPr>
        <w:pageBreakBefore/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uk-UA"/>
        </w:rPr>
        <w:t xml:space="preserve"> 9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 w:rsidTr="00FA55B7">
        <w:trPr>
          <w:trHeight w:hRule="exact" w:val="466"/>
          <w:tblHeader/>
          <w:jc w:val="center"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У дорослих</w:t>
            </w:r>
          </w:p>
        </w:tc>
      </w:tr>
      <w:tr w:rsidR="00194448" w:rsidTr="00FA55B7">
        <w:trPr>
          <w:trHeight w:hRule="exact" w:val="288"/>
          <w:jc w:val="center"/>
        </w:trPr>
        <w:tc>
          <w:tcPr>
            <w:tcW w:w="3402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</w:rPr>
              <w:t>язані з вир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обництвом</w:t>
            </w:r>
          </w:p>
        </w:tc>
      </w:tr>
      <w:tr w:rsidR="00194448" w:rsidTr="00FA55B7">
        <w:trPr>
          <w:trHeight w:hRule="exact" w:val="691"/>
          <w:jc w:val="center"/>
        </w:trPr>
        <w:tc>
          <w:tcPr>
            <w:tcW w:w="340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 w:rsidTr="00FA55B7">
        <w:trPr>
          <w:trHeight w:hRule="exact" w:val="290"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11</w:t>
            </w:r>
          </w:p>
        </w:tc>
      </w:tr>
      <w:tr w:rsidR="00194448" w:rsidTr="00FA55B7">
        <w:trPr>
          <w:trHeight w:hRule="exact" w:val="1077"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b/>
                <w:color w:val="000000"/>
                <w:sz w:val="18"/>
                <w:szCs w:val="18"/>
              </w:rPr>
              <w:t>Деякi раннi ускладнення травми та ускладн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ення</w:t>
            </w:r>
            <w:r>
              <w:rPr>
                <w:b/>
                <w:color w:val="000000"/>
                <w:sz w:val="18"/>
                <w:szCs w:val="18"/>
              </w:rPr>
              <w:t>,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що виникають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при хірургічному та терапевтичному втручанні, не класіфіковані в інших рубриках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T79-T88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</w:tr>
      <w:tr w:rsidR="00194448" w:rsidTr="00FA55B7">
        <w:trPr>
          <w:trHeight w:hRule="exact" w:val="454"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Всього травм (без вiддаленнх наслiдкiв)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S00-T88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8971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6446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174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15776</w:t>
            </w:r>
          </w:p>
        </w:tc>
      </w:tr>
      <w:tr w:rsidR="00194448" w:rsidTr="00FA55B7">
        <w:trPr>
          <w:trHeight w:hRule="exact" w:val="454"/>
          <w:jc w:val="center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Кр.того: наслiдки травм та отруєнь та iн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ших </w:t>
            </w:r>
            <w:r>
              <w:rPr>
                <w:b/>
                <w:color w:val="000000"/>
                <w:sz w:val="18"/>
                <w:szCs w:val="18"/>
              </w:rPr>
              <w:t>впливiв зовн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ішних </w:t>
            </w:r>
            <w:r>
              <w:rPr>
                <w:b/>
                <w:color w:val="000000"/>
                <w:sz w:val="18"/>
                <w:szCs w:val="18"/>
              </w:rPr>
              <w:t>прич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</w:rPr>
              <w:t>T90-98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1039</w:t>
            </w:r>
          </w:p>
        </w:tc>
      </w:tr>
    </w:tbl>
    <w:p w:rsidR="00194448" w:rsidRDefault="00194448">
      <w:pPr>
        <w:rPr>
          <w:lang w:val="uk-UA"/>
        </w:rPr>
      </w:pPr>
    </w:p>
    <w:p w:rsidR="00194448" w:rsidRDefault="00194448">
      <w:pPr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uk-UA"/>
        </w:rPr>
        <w:t xml:space="preserve"> 10 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32"/>
        <w:gridCol w:w="541"/>
        <w:gridCol w:w="1602"/>
        <w:gridCol w:w="476"/>
        <w:gridCol w:w="548"/>
        <w:gridCol w:w="619"/>
        <w:gridCol w:w="548"/>
        <w:gridCol w:w="523"/>
        <w:gridCol w:w="11"/>
        <w:gridCol w:w="541"/>
        <w:gridCol w:w="557"/>
        <w:gridCol w:w="578"/>
        <w:gridCol w:w="548"/>
        <w:gridCol w:w="478"/>
        <w:gridCol w:w="732"/>
        <w:gridCol w:w="626"/>
        <w:gridCol w:w="626"/>
        <w:gridCol w:w="523"/>
        <w:gridCol w:w="559"/>
        <w:gridCol w:w="569"/>
        <w:gridCol w:w="566"/>
        <w:gridCol w:w="749"/>
        <w:gridCol w:w="827"/>
      </w:tblGrid>
      <w:tr w:rsidR="00194448" w:rsidTr="003349B0">
        <w:trPr>
          <w:trHeight w:val="284"/>
          <w:jc w:val="center"/>
        </w:trPr>
        <w:tc>
          <w:tcPr>
            <w:tcW w:w="26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6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15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218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 w:rsidTr="003349B0">
        <w:trPr>
          <w:trHeight w:val="192"/>
          <w:jc w:val="center"/>
        </w:trPr>
        <w:tc>
          <w:tcPr>
            <w:tcW w:w="26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6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43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218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82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 w:rsidTr="003349B0">
        <w:trPr>
          <w:trHeight w:val="27"/>
          <w:jc w:val="center"/>
        </w:trPr>
        <w:tc>
          <w:tcPr>
            <w:tcW w:w="26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6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2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 w:rsidTr="003349B0">
        <w:trPr>
          <w:trHeight w:val="27"/>
          <w:jc w:val="center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 w:rsidTr="003349B0">
        <w:trPr>
          <w:trHeight w:val="23"/>
          <w:jc w:val="center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Деяк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ранн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ускладнення травми та ускладн.,</w:t>
            </w:r>
            <w:r w:rsidR="00FA55B7">
              <w:rPr>
                <w:b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що виникають при хірург та терапевт. втручанні не класифіковані в ін.рубриках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18.0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T79-T88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</w:tr>
      <w:tr w:rsidR="00194448" w:rsidTr="003349B0">
        <w:trPr>
          <w:trHeight w:val="23"/>
          <w:jc w:val="center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Всього травм (без вiддалених наслiдкiв)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en-GB"/>
              </w:rPr>
              <w:t>19.0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S00-T88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215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459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212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41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929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1233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2058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780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79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4164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20899</w:t>
            </w:r>
          </w:p>
        </w:tc>
      </w:tr>
      <w:tr w:rsidR="00194448" w:rsidTr="003349B0">
        <w:trPr>
          <w:trHeight w:val="23"/>
          <w:jc w:val="center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Кр.того: насл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 xml:space="preserve">дки травм та отруєнь та 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ших </w:t>
            </w:r>
            <w:r>
              <w:rPr>
                <w:b/>
                <w:color w:val="000000"/>
                <w:sz w:val="18"/>
                <w:szCs w:val="18"/>
              </w:rPr>
              <w:t>вплив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в зовн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ішних </w:t>
            </w:r>
            <w:r>
              <w:rPr>
                <w:b/>
                <w:color w:val="000000"/>
                <w:sz w:val="18"/>
                <w:szCs w:val="18"/>
              </w:rPr>
              <w:t>прич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en-GB"/>
              </w:rPr>
              <w:t>20.0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T90-98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1080</w:t>
            </w:r>
          </w:p>
        </w:tc>
      </w:tr>
    </w:tbl>
    <w:p w:rsidR="00194448" w:rsidRDefault="00194448">
      <w:pPr>
        <w:rPr>
          <w:color w:val="000000"/>
          <w:sz w:val="16"/>
          <w:szCs w:val="1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</w:t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u w:val="single"/>
                <w:lang w:val="en-US"/>
              </w:rPr>
              <w:t>29.01.2025</w:t>
            </w:r>
            <w:r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>
              <w:rPr>
                <w:sz w:val="22"/>
                <w:szCs w:val="22"/>
                <w:lang w:val="en-US"/>
              </w:rPr>
              <w:t xml:space="preserve"> ___________     </w:t>
            </w:r>
            <w:r>
              <w:rPr>
                <w:b/>
                <w:sz w:val="22"/>
                <w:szCs w:val="22"/>
                <w:u w:val="single"/>
                <w:lang w:val="uk-UA"/>
              </w:rPr>
              <w:t>Віктор ЯРМОЛЮК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Виконавець _____________  </w:t>
            </w:r>
            <w:r>
              <w:rPr>
                <w:sz w:val="22"/>
                <w:szCs w:val="22"/>
                <w:u w:val="single"/>
                <w:lang w:val="uk-UA"/>
              </w:rPr>
              <w:t>Олена ПШЕНЯНИК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rPr>
                <w:sz w:val="22"/>
                <w:szCs w:val="22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            </w:t>
            </w:r>
            <w:r>
              <w:rPr>
                <w:sz w:val="18"/>
                <w:szCs w:val="18"/>
                <w:lang w:val="uk-UA"/>
              </w:rPr>
              <w:t>Номер телефону виконавця</w:t>
            </w:r>
            <w:r>
              <w:rPr>
                <w:sz w:val="18"/>
                <w:szCs w:val="18"/>
                <w:u w:val="single"/>
                <w:lang w:val="uk-UA"/>
              </w:rPr>
              <w:t>_______________________________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EF4ED5" w:rsidRDefault="00EF4ED5"/>
    <w:sectPr w:rsidR="00EF4ED5" w:rsidSect="00DF1B2E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5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D5"/>
    <w:rsid w:val="000019E5"/>
    <w:rsid w:val="00022D2B"/>
    <w:rsid w:val="000361A5"/>
    <w:rsid w:val="00045F97"/>
    <w:rsid w:val="00063151"/>
    <w:rsid w:val="000B5E1D"/>
    <w:rsid w:val="00147048"/>
    <w:rsid w:val="001528F7"/>
    <w:rsid w:val="00165B3C"/>
    <w:rsid w:val="00194448"/>
    <w:rsid w:val="001E319A"/>
    <w:rsid w:val="001E450B"/>
    <w:rsid w:val="001F2D40"/>
    <w:rsid w:val="001F3CC9"/>
    <w:rsid w:val="002470BB"/>
    <w:rsid w:val="00297A5D"/>
    <w:rsid w:val="002A38C3"/>
    <w:rsid w:val="002C5662"/>
    <w:rsid w:val="002E0BA3"/>
    <w:rsid w:val="0031172B"/>
    <w:rsid w:val="003349B0"/>
    <w:rsid w:val="0036199F"/>
    <w:rsid w:val="003B13F6"/>
    <w:rsid w:val="003B5CF7"/>
    <w:rsid w:val="003C553F"/>
    <w:rsid w:val="004E3470"/>
    <w:rsid w:val="00550B5D"/>
    <w:rsid w:val="00562B28"/>
    <w:rsid w:val="005B6261"/>
    <w:rsid w:val="005B662A"/>
    <w:rsid w:val="006149BD"/>
    <w:rsid w:val="0063319A"/>
    <w:rsid w:val="006538E1"/>
    <w:rsid w:val="006B68DF"/>
    <w:rsid w:val="006B6CD8"/>
    <w:rsid w:val="006E63A2"/>
    <w:rsid w:val="007B6C45"/>
    <w:rsid w:val="0080783F"/>
    <w:rsid w:val="00817E8B"/>
    <w:rsid w:val="008439F1"/>
    <w:rsid w:val="00886FBF"/>
    <w:rsid w:val="008B0C46"/>
    <w:rsid w:val="00902796"/>
    <w:rsid w:val="0095131F"/>
    <w:rsid w:val="009B3FA6"/>
    <w:rsid w:val="009C1422"/>
    <w:rsid w:val="009F6D98"/>
    <w:rsid w:val="00A55413"/>
    <w:rsid w:val="00A6043F"/>
    <w:rsid w:val="00A84622"/>
    <w:rsid w:val="00AA1CC9"/>
    <w:rsid w:val="00B32E79"/>
    <w:rsid w:val="00B675E8"/>
    <w:rsid w:val="00B734CE"/>
    <w:rsid w:val="00B82ECE"/>
    <w:rsid w:val="00BC3263"/>
    <w:rsid w:val="00BF660E"/>
    <w:rsid w:val="00C0647B"/>
    <w:rsid w:val="00C67249"/>
    <w:rsid w:val="00C744D0"/>
    <w:rsid w:val="00DE4F61"/>
    <w:rsid w:val="00DF1B2E"/>
    <w:rsid w:val="00E17CA8"/>
    <w:rsid w:val="00E223CA"/>
    <w:rsid w:val="00E67CDA"/>
    <w:rsid w:val="00E86BAE"/>
    <w:rsid w:val="00EA2D7C"/>
    <w:rsid w:val="00ED19C9"/>
    <w:rsid w:val="00EF4ED5"/>
    <w:rsid w:val="00F27FDF"/>
    <w:rsid w:val="00F309B3"/>
    <w:rsid w:val="00F4025C"/>
    <w:rsid w:val="00F637DB"/>
    <w:rsid w:val="00F72EA1"/>
    <w:rsid w:val="00F949C9"/>
    <w:rsid w:val="00FA55B7"/>
    <w:rsid w:val="00FB0C6A"/>
    <w:rsid w:val="00FB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2E"/>
    <w:pPr>
      <w:suppressAutoHyphens/>
    </w:pPr>
    <w:rPr>
      <w:sz w:val="24"/>
      <w:szCs w:val="24"/>
      <w:lang w:val="ru-RU" w:eastAsia="zh-CN"/>
    </w:rPr>
  </w:style>
  <w:style w:type="paragraph" w:styleId="2">
    <w:name w:val="heading 2"/>
    <w:basedOn w:val="a"/>
    <w:next w:val="a"/>
    <w:qFormat/>
    <w:rsid w:val="00DF1B2E"/>
    <w:pPr>
      <w:keepNext/>
      <w:numPr>
        <w:ilvl w:val="1"/>
        <w:numId w:val="1"/>
      </w:numPr>
      <w:outlineLvl w:val="1"/>
    </w:pPr>
    <w:rPr>
      <w:szCs w:val="20"/>
      <w:lang w:val="uk-UA"/>
    </w:rPr>
  </w:style>
  <w:style w:type="paragraph" w:styleId="4">
    <w:name w:val="heading 4"/>
    <w:basedOn w:val="a"/>
    <w:next w:val="a"/>
    <w:qFormat/>
    <w:rsid w:val="00DF1B2E"/>
    <w:pPr>
      <w:keepNext/>
      <w:numPr>
        <w:ilvl w:val="3"/>
        <w:numId w:val="1"/>
      </w:numPr>
      <w:jc w:val="center"/>
      <w:outlineLvl w:val="3"/>
    </w:pPr>
    <w:rPr>
      <w:b/>
      <w:bCs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1B2E"/>
  </w:style>
  <w:style w:type="character" w:customStyle="1" w:styleId="a3">
    <w:name w:val="Верхний колонтитул Знак"/>
    <w:rsid w:val="00DF1B2E"/>
    <w:rPr>
      <w:sz w:val="24"/>
      <w:szCs w:val="24"/>
    </w:rPr>
  </w:style>
  <w:style w:type="character" w:customStyle="1" w:styleId="a4">
    <w:name w:val="Нижний колонтитул Знак"/>
    <w:rsid w:val="00DF1B2E"/>
    <w:rPr>
      <w:sz w:val="24"/>
      <w:szCs w:val="24"/>
    </w:rPr>
  </w:style>
  <w:style w:type="character" w:customStyle="1" w:styleId="a5">
    <w:name w:val="Текст выноски Знак"/>
    <w:rsid w:val="00DF1B2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6"/>
    <w:rsid w:val="00DF1B2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DF1B2E"/>
    <w:pPr>
      <w:jc w:val="center"/>
    </w:pPr>
    <w:rPr>
      <w:b/>
      <w:sz w:val="28"/>
      <w:szCs w:val="20"/>
    </w:rPr>
  </w:style>
  <w:style w:type="paragraph" w:styleId="a7">
    <w:name w:val="List"/>
    <w:basedOn w:val="a6"/>
    <w:rsid w:val="00DF1B2E"/>
    <w:rPr>
      <w:rFonts w:cs="Mangal"/>
    </w:rPr>
  </w:style>
  <w:style w:type="paragraph" w:styleId="a8">
    <w:name w:val="caption"/>
    <w:basedOn w:val="a"/>
    <w:qFormat/>
    <w:rsid w:val="00DF1B2E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F1B2E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next w:val="a"/>
    <w:rsid w:val="00DF1B2E"/>
    <w:rPr>
      <w:b/>
      <w:bCs/>
      <w:sz w:val="20"/>
      <w:szCs w:val="20"/>
    </w:rPr>
  </w:style>
  <w:style w:type="paragraph" w:styleId="a9">
    <w:name w:val="header"/>
    <w:basedOn w:val="a"/>
    <w:rsid w:val="00DF1B2E"/>
  </w:style>
  <w:style w:type="paragraph" w:styleId="aa">
    <w:name w:val="footer"/>
    <w:basedOn w:val="a"/>
    <w:rsid w:val="00DF1B2E"/>
  </w:style>
  <w:style w:type="paragraph" w:styleId="ab">
    <w:name w:val="Balloon Text"/>
    <w:basedOn w:val="a"/>
    <w:rsid w:val="00DF1B2E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rsid w:val="00DF1B2E"/>
    <w:pPr>
      <w:suppressLineNumbers/>
    </w:pPr>
  </w:style>
  <w:style w:type="paragraph" w:customStyle="1" w:styleId="ad">
    <w:name w:val="Заголовок таблицы"/>
    <w:basedOn w:val="ac"/>
    <w:rsid w:val="00DF1B2E"/>
    <w:pPr>
      <w:jc w:val="center"/>
    </w:pPr>
    <w:rPr>
      <w:b/>
      <w:bCs/>
    </w:rPr>
  </w:style>
  <w:style w:type="paragraph" w:customStyle="1" w:styleId="ae">
    <w:name w:val="Содержимое врезки"/>
    <w:basedOn w:val="a"/>
    <w:rsid w:val="00DF1B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2E"/>
    <w:pPr>
      <w:suppressAutoHyphens/>
    </w:pPr>
    <w:rPr>
      <w:sz w:val="24"/>
      <w:szCs w:val="24"/>
      <w:lang w:val="ru-RU" w:eastAsia="zh-CN"/>
    </w:rPr>
  </w:style>
  <w:style w:type="paragraph" w:styleId="2">
    <w:name w:val="heading 2"/>
    <w:basedOn w:val="a"/>
    <w:next w:val="a"/>
    <w:qFormat/>
    <w:rsid w:val="00DF1B2E"/>
    <w:pPr>
      <w:keepNext/>
      <w:numPr>
        <w:ilvl w:val="1"/>
        <w:numId w:val="1"/>
      </w:numPr>
      <w:outlineLvl w:val="1"/>
    </w:pPr>
    <w:rPr>
      <w:szCs w:val="20"/>
      <w:lang w:val="uk-UA"/>
    </w:rPr>
  </w:style>
  <w:style w:type="paragraph" w:styleId="4">
    <w:name w:val="heading 4"/>
    <w:basedOn w:val="a"/>
    <w:next w:val="a"/>
    <w:qFormat/>
    <w:rsid w:val="00DF1B2E"/>
    <w:pPr>
      <w:keepNext/>
      <w:numPr>
        <w:ilvl w:val="3"/>
        <w:numId w:val="1"/>
      </w:numPr>
      <w:jc w:val="center"/>
      <w:outlineLvl w:val="3"/>
    </w:pPr>
    <w:rPr>
      <w:b/>
      <w:bCs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1B2E"/>
  </w:style>
  <w:style w:type="character" w:customStyle="1" w:styleId="a3">
    <w:name w:val="Верхний колонтитул Знак"/>
    <w:rsid w:val="00DF1B2E"/>
    <w:rPr>
      <w:sz w:val="24"/>
      <w:szCs w:val="24"/>
    </w:rPr>
  </w:style>
  <w:style w:type="character" w:customStyle="1" w:styleId="a4">
    <w:name w:val="Нижний колонтитул Знак"/>
    <w:rsid w:val="00DF1B2E"/>
    <w:rPr>
      <w:sz w:val="24"/>
      <w:szCs w:val="24"/>
    </w:rPr>
  </w:style>
  <w:style w:type="character" w:customStyle="1" w:styleId="a5">
    <w:name w:val="Текст выноски Знак"/>
    <w:rsid w:val="00DF1B2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6"/>
    <w:rsid w:val="00DF1B2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DF1B2E"/>
    <w:pPr>
      <w:jc w:val="center"/>
    </w:pPr>
    <w:rPr>
      <w:b/>
      <w:sz w:val="28"/>
      <w:szCs w:val="20"/>
    </w:rPr>
  </w:style>
  <w:style w:type="paragraph" w:styleId="a7">
    <w:name w:val="List"/>
    <w:basedOn w:val="a6"/>
    <w:rsid w:val="00DF1B2E"/>
    <w:rPr>
      <w:rFonts w:cs="Mangal"/>
    </w:rPr>
  </w:style>
  <w:style w:type="paragraph" w:styleId="a8">
    <w:name w:val="caption"/>
    <w:basedOn w:val="a"/>
    <w:qFormat/>
    <w:rsid w:val="00DF1B2E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F1B2E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next w:val="a"/>
    <w:rsid w:val="00DF1B2E"/>
    <w:rPr>
      <w:b/>
      <w:bCs/>
      <w:sz w:val="20"/>
      <w:szCs w:val="20"/>
    </w:rPr>
  </w:style>
  <w:style w:type="paragraph" w:styleId="a9">
    <w:name w:val="header"/>
    <w:basedOn w:val="a"/>
    <w:rsid w:val="00DF1B2E"/>
  </w:style>
  <w:style w:type="paragraph" w:styleId="aa">
    <w:name w:val="footer"/>
    <w:basedOn w:val="a"/>
    <w:rsid w:val="00DF1B2E"/>
  </w:style>
  <w:style w:type="paragraph" w:styleId="ab">
    <w:name w:val="Balloon Text"/>
    <w:basedOn w:val="a"/>
    <w:rsid w:val="00DF1B2E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rsid w:val="00DF1B2E"/>
    <w:pPr>
      <w:suppressLineNumbers/>
    </w:pPr>
  </w:style>
  <w:style w:type="paragraph" w:customStyle="1" w:styleId="ad">
    <w:name w:val="Заголовок таблицы"/>
    <w:basedOn w:val="ac"/>
    <w:rsid w:val="00DF1B2E"/>
    <w:pPr>
      <w:jc w:val="center"/>
    </w:pPr>
    <w:rPr>
      <w:b/>
      <w:bCs/>
    </w:rPr>
  </w:style>
  <w:style w:type="paragraph" w:customStyle="1" w:styleId="ae">
    <w:name w:val="Содержимое врезки"/>
    <w:basedOn w:val="a"/>
    <w:rsid w:val="00DF1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51;&#1055;&#1047;_&#1079;_&#1087;i&#1076;&#1088;&#1086;&#1079;&#1076;i&#1083;&#1072;&#1084;&#1080;_27122024\tmp\F91.dotx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06700-1BC2-46FD-9021-AB3C44CE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F91</Template>
  <TotalTime>32</TotalTime>
  <Pages>56</Pages>
  <Words>18242</Words>
  <Characters>103983</Characters>
  <Application>Microsoft Office Word</Application>
  <DocSecurity>0</DocSecurity>
  <Lines>866</Lines>
  <Paragraphs>243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Код форми за ДКУД</vt:lpstr>
      <vt:lpstr>Код форми за ДКУД</vt:lpstr>
    </vt:vector>
  </TitlesOfParts>
  <Company/>
  <LinksUpToDate>false</LinksUpToDate>
  <CharactersWithSpaces>121982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форми за ДКУД</dc:title>
  <dc:creator>Tamara</dc:creator>
  <cp:lastModifiedBy>Tamara</cp:lastModifiedBy>
  <cp:revision>6</cp:revision>
  <cp:lastPrinted>2025-01-29T08:42:00Z</cp:lastPrinted>
  <dcterms:created xsi:type="dcterms:W3CDTF">2025-01-29T08:03:00Z</dcterms:created>
  <dcterms:modified xsi:type="dcterms:W3CDTF">2025-01-29T08:54:00Z</dcterms:modified>
</cp:coreProperties>
</file>